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34" w:rsidRDefault="00802359" w:rsidP="0080235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ПЕШКОВСКОГО СЕЛЬСОВЕТА</w:t>
      </w:r>
    </w:p>
    <w:p w:rsidR="00802359" w:rsidRDefault="00802359" w:rsidP="0080235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802359" w:rsidRPr="00802359" w:rsidRDefault="00802359" w:rsidP="0080235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(шестого созыва</w:t>
      </w:r>
      <w:r w:rsidR="00B33A44">
        <w:rPr>
          <w:rFonts w:ascii="Times New Roman" w:hAnsi="Times New Roman" w:cs="Times New Roman"/>
          <w:sz w:val="28"/>
          <w:szCs w:val="28"/>
        </w:rPr>
        <w:t>)</w:t>
      </w:r>
    </w:p>
    <w:p w:rsidR="00C52234" w:rsidRDefault="00B33A44" w:rsidP="00EC7C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33A44" w:rsidRPr="00DF2C7B" w:rsidRDefault="00B33A44" w:rsidP="00EC7C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C7CAF" w:rsidRPr="00DF2C7B" w:rsidRDefault="00EC7CAF" w:rsidP="00EC7C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C52234" w:rsidRPr="00DF2C7B" w:rsidRDefault="00802359" w:rsidP="00EC7CA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______________сесии</w:t>
      </w:r>
    </w:p>
    <w:p w:rsidR="00802359" w:rsidRDefault="00802359" w:rsidP="00EC7CA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C7CAF" w:rsidRPr="00DF2C7B" w:rsidRDefault="00C52234" w:rsidP="0080235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DF2C7B">
        <w:rPr>
          <w:rFonts w:ascii="Times New Roman" w:hAnsi="Times New Roman" w:cs="Times New Roman"/>
          <w:b w:val="0"/>
          <w:sz w:val="28"/>
          <w:szCs w:val="28"/>
        </w:rPr>
        <w:t>от____________</w:t>
      </w:r>
      <w:r w:rsidR="00EC7CAF" w:rsidRPr="00DF2C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0235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д. Пешково</w:t>
      </w:r>
      <w:r w:rsidR="00EC7CAF" w:rsidRPr="00DF2C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0235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</w:t>
      </w:r>
      <w:r w:rsidR="00EC7CAF" w:rsidRPr="00DF2C7B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DF2C7B">
        <w:rPr>
          <w:rFonts w:ascii="Times New Roman" w:hAnsi="Times New Roman" w:cs="Times New Roman"/>
          <w:b w:val="0"/>
          <w:sz w:val="28"/>
          <w:szCs w:val="28"/>
        </w:rPr>
        <w:t xml:space="preserve"> _____</w:t>
      </w:r>
    </w:p>
    <w:p w:rsidR="003B2E8B" w:rsidRPr="00DF2C7B" w:rsidRDefault="002D2EC3" w:rsidP="00EC7C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61D" w:rsidRPr="00DF2C7B" w:rsidRDefault="00EC7CAF" w:rsidP="002D2EC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802359">
        <w:rPr>
          <w:rFonts w:ascii="Times New Roman" w:hAnsi="Times New Roman" w:cs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802359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802359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</w:t>
      </w:r>
      <w:r w:rsidR="008B6B7D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802359">
        <w:rPr>
          <w:rFonts w:ascii="Times New Roman" w:hAnsi="Times New Roman" w:cs="Times New Roman"/>
          <w:sz w:val="28"/>
          <w:szCs w:val="28"/>
        </w:rPr>
        <w:t>2026</w:t>
      </w:r>
      <w:r w:rsidR="008B6B7D"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52234" w:rsidRPr="00DF2C7B" w:rsidRDefault="00C52234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02359" w:rsidRPr="00DF2C7B" w:rsidRDefault="00663688" w:rsidP="0080235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1. 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Основные характеристики бюджета </w:t>
      </w:r>
      <w:r w:rsidR="00780715" w:rsidRPr="00DF2C7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52234" w:rsidRPr="00DF2C7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802359">
        <w:rPr>
          <w:rFonts w:ascii="Times New Roman" w:hAnsi="Times New Roman" w:cs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802359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802359">
        <w:rPr>
          <w:rFonts w:ascii="Times New Roman" w:hAnsi="Times New Roman" w:cs="Times New Roman"/>
          <w:sz w:val="28"/>
          <w:szCs w:val="28"/>
        </w:rPr>
        <w:t>2024</w:t>
      </w:r>
      <w:r w:rsidR="00802359"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802359">
        <w:rPr>
          <w:rFonts w:ascii="Times New Roman" w:hAnsi="Times New Roman" w:cs="Times New Roman"/>
          <w:sz w:val="28"/>
          <w:szCs w:val="28"/>
        </w:rPr>
        <w:t>2025</w:t>
      </w:r>
      <w:r w:rsidR="00802359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802359">
        <w:rPr>
          <w:rFonts w:ascii="Times New Roman" w:hAnsi="Times New Roman" w:cs="Times New Roman"/>
          <w:sz w:val="28"/>
          <w:szCs w:val="28"/>
        </w:rPr>
        <w:t>2026</w:t>
      </w:r>
      <w:r w:rsidR="00802359"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B66DB" w:rsidRPr="00DF2C7B" w:rsidRDefault="007B66DB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1.</w:t>
      </w:r>
      <w:r w:rsidR="00663688">
        <w:rPr>
          <w:rFonts w:ascii="Times New Roman" w:hAnsi="Times New Roman" w:cs="Times New Roman"/>
          <w:sz w:val="28"/>
          <w:szCs w:val="28"/>
        </w:rPr>
        <w:t>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780715" w:rsidRPr="00DF2C7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52234" w:rsidRPr="00DF2C7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802359">
        <w:rPr>
          <w:rFonts w:ascii="Times New Roman" w:hAnsi="Times New Roman" w:cs="Times New Roman"/>
          <w:sz w:val="28"/>
          <w:szCs w:val="28"/>
        </w:rPr>
        <w:t>Пешковского сельсовета Убинского района Новосибирской области</w:t>
      </w:r>
      <w:r w:rsidR="00802359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местный</w:t>
      </w:r>
      <w:r w:rsidRPr="00DF2C7B">
        <w:rPr>
          <w:rFonts w:ascii="Times New Roman" w:hAnsi="Times New Roman" w:cs="Times New Roman"/>
          <w:sz w:val="28"/>
          <w:szCs w:val="28"/>
        </w:rPr>
        <w:t xml:space="preserve"> бюджет) на </w:t>
      </w:r>
      <w:r w:rsidR="00802359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B66DB" w:rsidRPr="00DF2C7B" w:rsidRDefault="007B66DB" w:rsidP="006636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Pr="00DF2C7B">
        <w:rPr>
          <w:rFonts w:ascii="Times New Roman" w:hAnsi="Times New Roman" w:cs="Times New Roman"/>
          <w:sz w:val="28"/>
          <w:szCs w:val="28"/>
        </w:rPr>
        <w:t xml:space="preserve"> бюджета в сумме</w:t>
      </w:r>
      <w:r w:rsidR="00EA006F">
        <w:rPr>
          <w:rFonts w:ascii="Times New Roman" w:hAnsi="Times New Roman" w:cs="Times New Roman"/>
          <w:sz w:val="28"/>
          <w:szCs w:val="28"/>
        </w:rPr>
        <w:t xml:space="preserve"> 12 728,6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EA006F">
        <w:rPr>
          <w:rFonts w:ascii="Times New Roman" w:hAnsi="Times New Roman" w:cs="Times New Roman"/>
          <w:sz w:val="28"/>
          <w:szCs w:val="28"/>
        </w:rPr>
        <w:t xml:space="preserve">10 445,7тыс.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622E02">
        <w:rPr>
          <w:rFonts w:ascii="Times New Roman" w:hAnsi="Times New Roman" w:cs="Times New Roman"/>
          <w:sz w:val="28"/>
          <w:szCs w:val="28"/>
        </w:rPr>
        <w:t xml:space="preserve">10 445,7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622E02">
        <w:rPr>
          <w:rFonts w:ascii="Times New Roman" w:hAnsi="Times New Roman" w:cs="Times New Roman"/>
          <w:sz w:val="28"/>
          <w:szCs w:val="28"/>
        </w:rPr>
        <w:t>4 849,9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C520FD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4B7613" w:rsidRPr="00DF2C7B">
        <w:rPr>
          <w:rFonts w:ascii="Times New Roman" w:hAnsi="Times New Roman" w:cs="Times New Roman"/>
          <w:sz w:val="28"/>
          <w:szCs w:val="28"/>
        </w:rPr>
        <w:t>.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6DB" w:rsidRPr="00DF2C7B" w:rsidRDefault="00663688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622E02">
        <w:rPr>
          <w:rFonts w:ascii="Times New Roman" w:hAnsi="Times New Roman" w:cs="Times New Roman"/>
          <w:sz w:val="28"/>
          <w:szCs w:val="28"/>
        </w:rPr>
        <w:t>12 728,6</w:t>
      </w:r>
      <w:r w:rsidR="00DD17E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7B66DB" w:rsidRPr="00DF2C7B" w:rsidRDefault="00663688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E95858" w:rsidRPr="00DF2C7B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622E02">
        <w:rPr>
          <w:rFonts w:ascii="Times New Roman" w:hAnsi="Times New Roman" w:cs="Times New Roman"/>
          <w:sz w:val="28"/>
          <w:szCs w:val="28"/>
        </w:rPr>
        <w:t xml:space="preserve">0,0 </w:t>
      </w:r>
      <w:r w:rsidR="009D1139">
        <w:rPr>
          <w:rFonts w:ascii="Times New Roman" w:hAnsi="Times New Roman" w:cs="Times New Roman"/>
          <w:sz w:val="28"/>
          <w:szCs w:val="28"/>
        </w:rPr>
        <w:t>тыс.</w:t>
      </w:r>
      <w:r w:rsidR="007D5205">
        <w:rPr>
          <w:rFonts w:ascii="Times New Roman" w:hAnsi="Times New Roman" w:cs="Times New Roman"/>
          <w:sz w:val="28"/>
          <w:szCs w:val="28"/>
        </w:rPr>
        <w:t xml:space="preserve"> </w:t>
      </w:r>
      <w:r w:rsidR="004B7613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="004B7613" w:rsidRPr="00DF2C7B">
        <w:rPr>
          <w:rFonts w:ascii="Times New Roman" w:hAnsi="Times New Roman" w:cs="Times New Roman"/>
          <w:sz w:val="28"/>
          <w:szCs w:val="28"/>
        </w:rPr>
        <w:t>.</w:t>
      </w:r>
    </w:p>
    <w:p w:rsidR="007B66DB" w:rsidRPr="00DF2C7B" w:rsidRDefault="00663688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бюджета на плановый период </w:t>
      </w:r>
      <w:r w:rsidR="00802359">
        <w:rPr>
          <w:rFonts w:ascii="Times New Roman" w:hAnsi="Times New Roman" w:cs="Times New Roman"/>
          <w:sz w:val="28"/>
          <w:szCs w:val="28"/>
        </w:rPr>
        <w:t>2025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802359">
        <w:rPr>
          <w:rFonts w:ascii="Times New Roman" w:hAnsi="Times New Roman" w:cs="Times New Roman"/>
          <w:sz w:val="28"/>
          <w:szCs w:val="28"/>
        </w:rPr>
        <w:t>2026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7B66DB" w:rsidRPr="00DF2C7B" w:rsidRDefault="00663688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802359">
        <w:rPr>
          <w:rFonts w:ascii="Times New Roman" w:hAnsi="Times New Roman" w:cs="Times New Roman"/>
          <w:sz w:val="28"/>
          <w:szCs w:val="28"/>
        </w:rPr>
        <w:t>2025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619C2">
        <w:rPr>
          <w:rFonts w:ascii="Times New Roman" w:hAnsi="Times New Roman" w:cs="Times New Roman"/>
          <w:sz w:val="28"/>
          <w:szCs w:val="28"/>
        </w:rPr>
        <w:t>4 393,2</w:t>
      </w:r>
      <w:r w:rsidR="00984C74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B619C2">
        <w:rPr>
          <w:rFonts w:ascii="Times New Roman" w:hAnsi="Times New Roman" w:cs="Times New Roman"/>
          <w:sz w:val="28"/>
          <w:szCs w:val="28"/>
        </w:rPr>
        <w:t>1 450,5</w:t>
      </w:r>
      <w:r w:rsidR="00984C74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4B7613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B619C2">
        <w:rPr>
          <w:rFonts w:ascii="Times New Roman" w:hAnsi="Times New Roman" w:cs="Times New Roman"/>
          <w:sz w:val="28"/>
          <w:szCs w:val="28"/>
        </w:rPr>
        <w:t>1 450,5</w:t>
      </w:r>
      <w:r w:rsidR="00BF5459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>, в том числе объем субсидий, субвенций и иных межбюджетных трансфертов, имеющих целевое назначение, в сумме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D553B5">
        <w:rPr>
          <w:rFonts w:ascii="Times New Roman" w:hAnsi="Times New Roman" w:cs="Times New Roman"/>
          <w:sz w:val="28"/>
          <w:szCs w:val="28"/>
        </w:rPr>
        <w:t>586,2</w:t>
      </w:r>
      <w:r w:rsidR="00BF5459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4B7613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и на </w:t>
      </w:r>
      <w:r w:rsidR="00802359">
        <w:rPr>
          <w:rFonts w:ascii="Times New Roman" w:hAnsi="Times New Roman" w:cs="Times New Roman"/>
          <w:sz w:val="28"/>
          <w:szCs w:val="28"/>
        </w:rPr>
        <w:t>2026</w:t>
      </w:r>
      <w:r w:rsidR="007D5205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B619C2">
        <w:rPr>
          <w:rFonts w:ascii="Times New Roman" w:hAnsi="Times New Roman" w:cs="Times New Roman"/>
          <w:sz w:val="28"/>
          <w:szCs w:val="28"/>
        </w:rPr>
        <w:t>4 306,6</w:t>
      </w:r>
      <w:r w:rsidR="009D1139">
        <w:rPr>
          <w:rFonts w:ascii="Times New Roman" w:hAnsi="Times New Roman" w:cs="Times New Roman"/>
          <w:sz w:val="28"/>
          <w:szCs w:val="28"/>
        </w:rPr>
        <w:t>тыс.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B619C2">
        <w:rPr>
          <w:rFonts w:ascii="Times New Roman" w:hAnsi="Times New Roman" w:cs="Times New Roman"/>
          <w:sz w:val="28"/>
          <w:szCs w:val="28"/>
        </w:rPr>
        <w:t xml:space="preserve">1 355,8 </w:t>
      </w:r>
      <w:r w:rsidR="009D1139">
        <w:rPr>
          <w:rFonts w:ascii="Times New Roman" w:hAnsi="Times New Roman" w:cs="Times New Roman"/>
          <w:sz w:val="28"/>
          <w:szCs w:val="28"/>
        </w:rPr>
        <w:t>тыс.</w:t>
      </w:r>
      <w:r w:rsidR="00984C74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>, из них объем межбюджетных трансфертов, получаемых из других бюджетов бюджетной систем</w:t>
      </w:r>
      <w:r w:rsidR="00B619C2">
        <w:rPr>
          <w:rFonts w:ascii="Times New Roman" w:hAnsi="Times New Roman" w:cs="Times New Roman"/>
          <w:sz w:val="28"/>
          <w:szCs w:val="28"/>
        </w:rPr>
        <w:t xml:space="preserve">ы Российской Федерации, в сумме 1 355,8 </w:t>
      </w:r>
      <w:r w:rsidR="009D1139">
        <w:rPr>
          <w:rFonts w:ascii="Times New Roman" w:hAnsi="Times New Roman" w:cs="Times New Roman"/>
          <w:sz w:val="28"/>
          <w:szCs w:val="28"/>
        </w:rPr>
        <w:t>тыс.</w:t>
      </w:r>
      <w:r w:rsidR="007E65C1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D553B5">
        <w:rPr>
          <w:rFonts w:ascii="Times New Roman" w:hAnsi="Times New Roman" w:cs="Times New Roman"/>
          <w:sz w:val="28"/>
          <w:szCs w:val="28"/>
        </w:rPr>
        <w:t>586,2</w:t>
      </w:r>
      <w:r w:rsidR="00B619C2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>тыс.</w:t>
      </w:r>
      <w:r w:rsidR="007E65C1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>;</w:t>
      </w: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Pr="00DF2C7B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802359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521">
        <w:rPr>
          <w:rFonts w:ascii="Times New Roman" w:hAnsi="Times New Roman" w:cs="Times New Roman"/>
          <w:sz w:val="28"/>
          <w:szCs w:val="28"/>
        </w:rPr>
        <w:t>4 393,2</w:t>
      </w:r>
      <w:r w:rsidR="00984C74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945521">
        <w:rPr>
          <w:rFonts w:ascii="Times New Roman" w:hAnsi="Times New Roman" w:cs="Times New Roman"/>
          <w:sz w:val="28"/>
          <w:szCs w:val="28"/>
        </w:rPr>
        <w:t xml:space="preserve">109,8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и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802359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521">
        <w:rPr>
          <w:rFonts w:ascii="Times New Roman" w:hAnsi="Times New Roman" w:cs="Times New Roman"/>
          <w:sz w:val="28"/>
          <w:szCs w:val="28"/>
        </w:rPr>
        <w:t xml:space="preserve">4 306,6 </w:t>
      </w:r>
      <w:r w:rsidR="009D1139">
        <w:rPr>
          <w:rFonts w:ascii="Times New Roman" w:hAnsi="Times New Roman" w:cs="Times New Roman"/>
          <w:sz w:val="28"/>
          <w:szCs w:val="28"/>
        </w:rPr>
        <w:t>тыс.</w:t>
      </w:r>
      <w:r w:rsidR="00984C74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DF2C7B">
        <w:rPr>
          <w:rFonts w:ascii="Times New Roman" w:hAnsi="Times New Roman" w:cs="Times New Roman"/>
          <w:sz w:val="28"/>
          <w:szCs w:val="28"/>
        </w:rPr>
        <w:t>руб</w:t>
      </w:r>
      <w:r w:rsidR="002F1439" w:rsidRPr="00DF2C7B">
        <w:rPr>
          <w:rFonts w:ascii="Times New Roman" w:hAnsi="Times New Roman" w:cs="Times New Roman"/>
          <w:sz w:val="28"/>
          <w:szCs w:val="28"/>
        </w:rPr>
        <w:t>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945521">
        <w:rPr>
          <w:rFonts w:ascii="Times New Roman" w:hAnsi="Times New Roman" w:cs="Times New Roman"/>
          <w:sz w:val="28"/>
          <w:szCs w:val="28"/>
        </w:rPr>
        <w:t xml:space="preserve">215,3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DB1AB4" w:rsidRPr="00DF2C7B">
        <w:rPr>
          <w:rFonts w:ascii="Times New Roman" w:hAnsi="Times New Roman" w:cs="Times New Roman"/>
          <w:sz w:val="28"/>
          <w:szCs w:val="28"/>
        </w:rPr>
        <w:t>руб</w:t>
      </w:r>
      <w:r w:rsidR="002F1439" w:rsidRPr="00DF2C7B">
        <w:rPr>
          <w:rFonts w:ascii="Times New Roman" w:hAnsi="Times New Roman" w:cs="Times New Roman"/>
          <w:sz w:val="28"/>
          <w:szCs w:val="28"/>
        </w:rPr>
        <w:t>лей</w:t>
      </w:r>
      <w:r w:rsidRPr="00DF2C7B">
        <w:rPr>
          <w:rFonts w:ascii="Times New Roman" w:hAnsi="Times New Roman" w:cs="Times New Roman"/>
          <w:sz w:val="28"/>
          <w:szCs w:val="28"/>
        </w:rPr>
        <w:t>;</w:t>
      </w:r>
    </w:p>
    <w:p w:rsidR="007B66DB" w:rsidRPr="00DF2C7B" w:rsidRDefault="00663688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E95858" w:rsidRPr="00DF2C7B">
        <w:rPr>
          <w:rFonts w:ascii="Times New Roman" w:hAnsi="Times New Roman" w:cs="Times New Roman"/>
          <w:sz w:val="28"/>
          <w:szCs w:val="28"/>
        </w:rPr>
        <w:t>дефицит (</w:t>
      </w:r>
      <w:r w:rsidR="00DB1AB4" w:rsidRPr="00DF2C7B">
        <w:rPr>
          <w:rFonts w:ascii="Times New Roman" w:hAnsi="Times New Roman" w:cs="Times New Roman"/>
          <w:sz w:val="28"/>
          <w:szCs w:val="28"/>
        </w:rPr>
        <w:t>профицит</w:t>
      </w:r>
      <w:r w:rsidR="00E95858" w:rsidRPr="00DF2C7B">
        <w:rPr>
          <w:rFonts w:ascii="Times New Roman" w:hAnsi="Times New Roman" w:cs="Times New Roman"/>
          <w:sz w:val="28"/>
          <w:szCs w:val="28"/>
        </w:rPr>
        <w:t>)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802359">
        <w:rPr>
          <w:rFonts w:ascii="Times New Roman" w:hAnsi="Times New Roman" w:cs="Times New Roman"/>
          <w:sz w:val="28"/>
          <w:szCs w:val="28"/>
        </w:rPr>
        <w:t>2025</w:t>
      </w:r>
      <w:r w:rsidR="007D5205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>год в сумме</w:t>
      </w:r>
      <w:r w:rsidR="00945521">
        <w:rPr>
          <w:rFonts w:ascii="Times New Roman" w:hAnsi="Times New Roman" w:cs="Times New Roman"/>
          <w:sz w:val="28"/>
          <w:szCs w:val="28"/>
        </w:rPr>
        <w:t xml:space="preserve"> 0,0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945521">
        <w:rPr>
          <w:rFonts w:ascii="Times New Roman" w:hAnsi="Times New Roman" w:cs="Times New Roman"/>
          <w:sz w:val="28"/>
          <w:szCs w:val="28"/>
        </w:rPr>
        <w:t xml:space="preserve">тыс. </w:t>
      </w:r>
      <w:r w:rsidR="00DB1AB4" w:rsidRPr="00DF2C7B">
        <w:rPr>
          <w:rFonts w:ascii="Times New Roman" w:hAnsi="Times New Roman" w:cs="Times New Roman"/>
          <w:sz w:val="28"/>
          <w:szCs w:val="28"/>
        </w:rPr>
        <w:t>руб</w:t>
      </w:r>
      <w:r w:rsidR="00E95858" w:rsidRPr="00DF2C7B">
        <w:rPr>
          <w:rFonts w:ascii="Times New Roman" w:hAnsi="Times New Roman" w:cs="Times New Roman"/>
          <w:sz w:val="28"/>
          <w:szCs w:val="28"/>
        </w:rPr>
        <w:t>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>, дефицит</w:t>
      </w:r>
      <w:r w:rsidR="00E95858" w:rsidRPr="00DF2C7B">
        <w:rPr>
          <w:rFonts w:ascii="Times New Roman" w:hAnsi="Times New Roman" w:cs="Times New Roman"/>
          <w:sz w:val="28"/>
          <w:szCs w:val="28"/>
        </w:rPr>
        <w:t xml:space="preserve"> (профицит)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802359">
        <w:rPr>
          <w:rFonts w:ascii="Times New Roman" w:hAnsi="Times New Roman" w:cs="Times New Roman"/>
          <w:sz w:val="28"/>
          <w:szCs w:val="28"/>
        </w:rPr>
        <w:t>2026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5521">
        <w:rPr>
          <w:rFonts w:ascii="Times New Roman" w:hAnsi="Times New Roman" w:cs="Times New Roman"/>
          <w:sz w:val="28"/>
          <w:szCs w:val="28"/>
        </w:rPr>
        <w:t>0,0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9D1139">
        <w:rPr>
          <w:rFonts w:ascii="Times New Roman" w:hAnsi="Times New Roman" w:cs="Times New Roman"/>
          <w:sz w:val="28"/>
          <w:szCs w:val="28"/>
        </w:rPr>
        <w:t xml:space="preserve">тыс. </w:t>
      </w:r>
      <w:r w:rsidR="007B66DB"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A046CC" w:rsidRDefault="00A046CC" w:rsidP="00A151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trike/>
          <w:sz w:val="28"/>
          <w:szCs w:val="28"/>
        </w:rPr>
      </w:pPr>
    </w:p>
    <w:p w:rsidR="00A1515F" w:rsidRPr="00DF2C7B" w:rsidRDefault="00A1515F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6DB" w:rsidRPr="00DF2C7B" w:rsidRDefault="007B66DB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02ED3">
        <w:rPr>
          <w:rFonts w:ascii="Times New Roman" w:hAnsi="Times New Roman" w:cs="Times New Roman"/>
          <w:b/>
          <w:sz w:val="28"/>
          <w:szCs w:val="28"/>
        </w:rPr>
        <w:t>2</w:t>
      </w:r>
      <w:r w:rsidR="007D5205">
        <w:rPr>
          <w:rFonts w:ascii="Times New Roman" w:hAnsi="Times New Roman" w:cs="Times New Roman"/>
          <w:b/>
          <w:sz w:val="28"/>
          <w:szCs w:val="28"/>
        </w:rPr>
        <w:t>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Бюджетные ассигнования </w:t>
      </w:r>
      <w:r w:rsidR="004D2E91" w:rsidRPr="00DF2C7B">
        <w:rPr>
          <w:rFonts w:ascii="Times New Roman" w:hAnsi="Times New Roman" w:cs="Times New Roman"/>
          <w:b/>
          <w:sz w:val="28"/>
          <w:szCs w:val="28"/>
        </w:rPr>
        <w:t>местного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бюджета на </w:t>
      </w:r>
      <w:r w:rsidR="00D561B1">
        <w:rPr>
          <w:rFonts w:ascii="Times New Roman" w:hAnsi="Times New Roman" w:cs="Times New Roman"/>
          <w:b/>
          <w:sz w:val="28"/>
          <w:szCs w:val="28"/>
        </w:rPr>
        <w:t>2024</w:t>
      </w:r>
      <w:r w:rsidR="007D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год и на плановый период </w:t>
      </w:r>
      <w:r w:rsidR="00FA321D">
        <w:rPr>
          <w:rFonts w:ascii="Times New Roman" w:hAnsi="Times New Roman" w:cs="Times New Roman"/>
          <w:b/>
          <w:sz w:val="28"/>
          <w:szCs w:val="28"/>
        </w:rPr>
        <w:t>2025</w:t>
      </w:r>
      <w:r w:rsidR="007D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FA321D">
        <w:rPr>
          <w:rFonts w:ascii="Times New Roman" w:hAnsi="Times New Roman" w:cs="Times New Roman"/>
          <w:b/>
          <w:sz w:val="28"/>
          <w:szCs w:val="28"/>
        </w:rPr>
        <w:t>2026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01F0" w:rsidRDefault="00663688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Установить</w:t>
      </w:r>
      <w:r w:rsidR="003D73D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в пределах общего объема расходов, установленного </w:t>
      </w:r>
      <w:hyperlink w:anchor="P12" w:history="1">
        <w:r w:rsidR="007B66DB"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D2E91" w:rsidRPr="00DF2C7B">
        <w:rPr>
          <w:rFonts w:ascii="Times New Roman" w:hAnsi="Times New Roman" w:cs="Times New Roman"/>
          <w:sz w:val="28"/>
          <w:szCs w:val="28"/>
        </w:rPr>
        <w:t>Решения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распределение </w:t>
      </w:r>
      <w:r w:rsidR="00737119" w:rsidRPr="00DF2C7B">
        <w:rPr>
          <w:rFonts w:ascii="Times New Roman" w:hAnsi="Times New Roman" w:cs="Times New Roman"/>
          <w:sz w:val="28"/>
          <w:szCs w:val="28"/>
        </w:rPr>
        <w:t>бю</w:t>
      </w:r>
      <w:r w:rsidR="007B66DB" w:rsidRPr="00DF2C7B">
        <w:rPr>
          <w:rFonts w:ascii="Times New Roman" w:hAnsi="Times New Roman" w:cs="Times New Roman"/>
          <w:sz w:val="28"/>
          <w:szCs w:val="28"/>
        </w:rPr>
        <w:t>джетных ассигнований</w:t>
      </w:r>
      <w:r w:rsidR="003101F0">
        <w:rPr>
          <w:rFonts w:ascii="Times New Roman" w:hAnsi="Times New Roman" w:cs="Times New Roman"/>
          <w:sz w:val="28"/>
          <w:szCs w:val="28"/>
        </w:rPr>
        <w:t>:</w:t>
      </w:r>
    </w:p>
    <w:p w:rsidR="003101F0" w:rsidRDefault="003101F0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B66DB"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4D2E91" w:rsidRPr="00DF2C7B">
        <w:rPr>
          <w:rFonts w:ascii="Times New Roman" w:hAnsi="Times New Roman" w:cs="Times New Roman"/>
          <w:sz w:val="28"/>
          <w:szCs w:val="28"/>
        </w:rPr>
        <w:t>муниципальным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</w:t>
      </w:r>
      <w:r w:rsidR="003D0AAD" w:rsidRPr="00DF2C7B">
        <w:rPr>
          <w:rFonts w:ascii="Times New Roman" w:hAnsi="Times New Roman" w:cs="Times New Roman"/>
          <w:sz w:val="28"/>
          <w:szCs w:val="28"/>
        </w:rPr>
        <w:t xml:space="preserve"> (группам и подгруппам)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D0AAD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FA321D">
        <w:rPr>
          <w:rFonts w:ascii="Times New Roman" w:hAnsi="Times New Roman" w:cs="Times New Roman"/>
          <w:sz w:val="28"/>
          <w:szCs w:val="28"/>
        </w:rPr>
        <w:t>на 2024 год и плановый период 2025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663688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502ED3"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B66DB" w:rsidRDefault="003101F0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3D0AAD"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FA321D">
        <w:rPr>
          <w:rFonts w:ascii="Times New Roman" w:hAnsi="Times New Roman" w:cs="Times New Roman"/>
          <w:sz w:val="28"/>
          <w:szCs w:val="28"/>
        </w:rPr>
        <w:t>2024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FA321D">
        <w:rPr>
          <w:rFonts w:ascii="Times New Roman" w:hAnsi="Times New Roman" w:cs="Times New Roman"/>
          <w:sz w:val="28"/>
          <w:szCs w:val="28"/>
        </w:rPr>
        <w:t>2025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FA321D">
        <w:rPr>
          <w:rFonts w:ascii="Times New Roman" w:hAnsi="Times New Roman" w:cs="Times New Roman"/>
          <w:sz w:val="28"/>
          <w:szCs w:val="28"/>
        </w:rPr>
        <w:t>2026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502ED3">
        <w:rPr>
          <w:rFonts w:ascii="Times New Roman" w:hAnsi="Times New Roman" w:cs="Times New Roman"/>
          <w:b/>
          <w:sz w:val="28"/>
          <w:szCs w:val="28"/>
        </w:rPr>
        <w:t>2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D2E91" w:rsidRPr="00DF2C7B">
        <w:rPr>
          <w:rFonts w:ascii="Times New Roman" w:hAnsi="Times New Roman" w:cs="Times New Roman"/>
          <w:sz w:val="28"/>
          <w:szCs w:val="28"/>
        </w:rPr>
        <w:t>Решению</w:t>
      </w:r>
    </w:p>
    <w:p w:rsidR="007B66DB" w:rsidRPr="00DF2C7B" w:rsidRDefault="00663688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расходов бюджета </w:t>
      </w:r>
      <w:r w:rsidR="003D73DB" w:rsidRPr="00DF2C7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A321D">
        <w:rPr>
          <w:rFonts w:ascii="Times New Roman" w:hAnsi="Times New Roman" w:cs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FA321D">
        <w:rPr>
          <w:rFonts w:ascii="Times New Roman" w:hAnsi="Times New Roman" w:cs="Times New Roman"/>
          <w:sz w:val="28"/>
          <w:szCs w:val="28"/>
        </w:rPr>
        <w:t>2024</w:t>
      </w:r>
      <w:r w:rsidR="00C863B4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FA321D">
        <w:rPr>
          <w:rFonts w:ascii="Times New Roman" w:hAnsi="Times New Roman" w:cs="Times New Roman"/>
          <w:sz w:val="28"/>
          <w:szCs w:val="28"/>
        </w:rPr>
        <w:t>2025</w:t>
      </w:r>
      <w:r w:rsidR="000A15D2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>и</w:t>
      </w:r>
      <w:r w:rsidR="007B66DB" w:rsidRPr="00DF2C7B">
        <w:rPr>
          <w:rFonts w:ascii="Times New Roman" w:hAnsi="Times New Roman" w:cs="Times New Roman"/>
        </w:rPr>
        <w:t xml:space="preserve"> </w:t>
      </w:r>
      <w:r w:rsidR="00FA321D">
        <w:rPr>
          <w:rFonts w:ascii="Times New Roman" w:hAnsi="Times New Roman" w:cs="Times New Roman"/>
          <w:sz w:val="28"/>
          <w:szCs w:val="28"/>
        </w:rPr>
        <w:t>2026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502ED3">
        <w:rPr>
          <w:rFonts w:ascii="Times New Roman" w:hAnsi="Times New Roman" w:cs="Times New Roman"/>
          <w:b/>
          <w:sz w:val="28"/>
          <w:szCs w:val="28"/>
        </w:rPr>
        <w:t>3</w:t>
      </w:r>
      <w:r w:rsidR="00B03D4D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D2E91" w:rsidRPr="00DF2C7B">
        <w:rPr>
          <w:rFonts w:ascii="Times New Roman" w:hAnsi="Times New Roman" w:cs="Times New Roman"/>
          <w:sz w:val="28"/>
          <w:szCs w:val="28"/>
        </w:rPr>
        <w:t>Решению</w:t>
      </w:r>
      <w:r w:rsidR="007B66D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3. Установить размер резервного фонда </w:t>
      </w:r>
      <w:r w:rsidR="004A054E" w:rsidRPr="00DF2C7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D73DB" w:rsidRPr="00DF2C7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A321D">
        <w:rPr>
          <w:rFonts w:ascii="Times New Roman" w:hAnsi="Times New Roman" w:cs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FA321D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1139">
        <w:rPr>
          <w:rFonts w:ascii="Times New Roman" w:hAnsi="Times New Roman" w:cs="Times New Roman"/>
          <w:sz w:val="28"/>
          <w:szCs w:val="28"/>
        </w:rPr>
        <w:t>5,0 тыс.</w:t>
      </w:r>
      <w:r w:rsidR="00DF3D55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</w:t>
      </w:r>
      <w:r w:rsidR="00663688">
        <w:rPr>
          <w:rFonts w:ascii="Times New Roman" w:hAnsi="Times New Roman" w:cs="Times New Roman"/>
          <w:sz w:val="28"/>
          <w:szCs w:val="28"/>
        </w:rPr>
        <w:t>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</w:t>
      </w:r>
      <w:r w:rsidR="00FA321D">
        <w:rPr>
          <w:rFonts w:ascii="Times New Roman" w:hAnsi="Times New Roman" w:cs="Times New Roman"/>
          <w:sz w:val="28"/>
          <w:szCs w:val="28"/>
        </w:rPr>
        <w:t xml:space="preserve">на 2025 </w:t>
      </w:r>
      <w:r w:rsidR="00663688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9D1139">
        <w:rPr>
          <w:rFonts w:ascii="Times New Roman" w:hAnsi="Times New Roman" w:cs="Times New Roman"/>
          <w:sz w:val="28"/>
          <w:szCs w:val="28"/>
        </w:rPr>
        <w:t>1,0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453EB8" w:rsidRPr="00DF2C7B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FA321D">
        <w:rPr>
          <w:rFonts w:ascii="Times New Roman" w:hAnsi="Times New Roman" w:cs="Times New Roman"/>
          <w:sz w:val="28"/>
          <w:szCs w:val="28"/>
        </w:rPr>
        <w:t>на 2026</w:t>
      </w:r>
      <w:r w:rsidR="00663688">
        <w:rPr>
          <w:rFonts w:ascii="Times New Roman" w:hAnsi="Times New Roman" w:cs="Times New Roman"/>
          <w:sz w:val="28"/>
          <w:szCs w:val="28"/>
        </w:rPr>
        <w:t xml:space="preserve"> год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D1139">
        <w:rPr>
          <w:rFonts w:ascii="Times New Roman" w:hAnsi="Times New Roman" w:cs="Times New Roman"/>
          <w:sz w:val="28"/>
          <w:szCs w:val="28"/>
        </w:rPr>
        <w:t>1,0 тыс.</w:t>
      </w:r>
      <w:r w:rsidR="00663688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7B66DB" w:rsidRPr="00DF2C7B" w:rsidRDefault="004A054E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4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. Установить общий объем бюджетных ассигнований, направленных на исполнение публичных нормативных обязательств, на </w:t>
      </w:r>
      <w:r w:rsidR="00FA321D">
        <w:rPr>
          <w:rFonts w:ascii="Times New Roman" w:hAnsi="Times New Roman" w:cs="Times New Roman"/>
          <w:sz w:val="28"/>
          <w:szCs w:val="28"/>
        </w:rPr>
        <w:t>2024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1139">
        <w:rPr>
          <w:rFonts w:ascii="Times New Roman" w:hAnsi="Times New Roman" w:cs="Times New Roman"/>
          <w:sz w:val="28"/>
          <w:szCs w:val="28"/>
        </w:rPr>
        <w:t>122,0 тыс.</w:t>
      </w:r>
      <w:r w:rsidR="002F1439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</w:t>
      </w:r>
      <w:r w:rsidR="002F1B73" w:rsidRPr="00DF2C7B">
        <w:rPr>
          <w:rFonts w:ascii="Times New Roman" w:hAnsi="Times New Roman" w:cs="Times New Roman"/>
          <w:sz w:val="28"/>
          <w:szCs w:val="28"/>
        </w:rPr>
        <w:t>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на </w:t>
      </w:r>
      <w:r w:rsidR="00FA321D">
        <w:rPr>
          <w:rFonts w:ascii="Times New Roman" w:hAnsi="Times New Roman" w:cs="Times New Roman"/>
          <w:sz w:val="28"/>
          <w:szCs w:val="28"/>
        </w:rPr>
        <w:t xml:space="preserve">2025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9D1139">
        <w:rPr>
          <w:rFonts w:ascii="Times New Roman" w:hAnsi="Times New Roman" w:cs="Times New Roman"/>
          <w:sz w:val="28"/>
          <w:szCs w:val="28"/>
        </w:rPr>
        <w:t xml:space="preserve">131,0 тыс. </w:t>
      </w:r>
      <w:r w:rsidR="00C863B4">
        <w:rPr>
          <w:rFonts w:ascii="Times New Roman" w:hAnsi="Times New Roman" w:cs="Times New Roman"/>
          <w:sz w:val="28"/>
          <w:szCs w:val="28"/>
        </w:rPr>
        <w:t xml:space="preserve"> </w:t>
      </w:r>
      <w:r w:rsidR="002F1439" w:rsidRPr="00DF2C7B">
        <w:rPr>
          <w:rFonts w:ascii="Times New Roman" w:hAnsi="Times New Roman" w:cs="Times New Roman"/>
          <w:sz w:val="28"/>
          <w:szCs w:val="28"/>
        </w:rPr>
        <w:t>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и на </w:t>
      </w:r>
      <w:r w:rsidR="00FA321D">
        <w:rPr>
          <w:rFonts w:ascii="Times New Roman" w:hAnsi="Times New Roman" w:cs="Times New Roman"/>
          <w:sz w:val="28"/>
          <w:szCs w:val="28"/>
        </w:rPr>
        <w:t>2026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1139">
        <w:rPr>
          <w:rFonts w:ascii="Times New Roman" w:hAnsi="Times New Roman" w:cs="Times New Roman"/>
          <w:sz w:val="28"/>
          <w:szCs w:val="28"/>
        </w:rPr>
        <w:t>141,0 тыс.</w:t>
      </w:r>
      <w:r w:rsidR="00C863B4">
        <w:rPr>
          <w:rFonts w:ascii="Times New Roman" w:hAnsi="Times New Roman" w:cs="Times New Roman"/>
          <w:sz w:val="28"/>
          <w:szCs w:val="28"/>
        </w:rPr>
        <w:t xml:space="preserve"> </w:t>
      </w:r>
      <w:r w:rsidR="002F1439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DA27C9" w:rsidRDefault="004A054E" w:rsidP="00DA27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5</w:t>
      </w:r>
      <w:r w:rsidR="007B66DB" w:rsidRPr="00DF2C7B">
        <w:rPr>
          <w:rFonts w:ascii="Times New Roman" w:hAnsi="Times New Roman" w:cs="Times New Roman"/>
          <w:sz w:val="28"/>
          <w:szCs w:val="28"/>
        </w:rPr>
        <w:t>. Утвердить</w:t>
      </w:r>
      <w:r w:rsidR="004F412C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sz w:val="28"/>
          <w:szCs w:val="28"/>
        </w:rPr>
        <w:t>распределение бюджетных ассигнований</w:t>
      </w:r>
      <w:r w:rsidR="004F412C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66368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4F412C" w:rsidRPr="00DF2C7B">
        <w:rPr>
          <w:rFonts w:ascii="Times New Roman" w:hAnsi="Times New Roman" w:cs="Times New Roman"/>
          <w:sz w:val="28"/>
          <w:szCs w:val="28"/>
        </w:rPr>
        <w:t xml:space="preserve">, направляемых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на исполнение публичных нормативных обязательств на </w:t>
      </w:r>
      <w:r w:rsidR="00FA321D">
        <w:rPr>
          <w:rFonts w:ascii="Times New Roman" w:hAnsi="Times New Roman" w:cs="Times New Roman"/>
          <w:sz w:val="28"/>
          <w:szCs w:val="28"/>
        </w:rPr>
        <w:t xml:space="preserve">2024 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FA321D">
        <w:rPr>
          <w:rFonts w:ascii="Times New Roman" w:hAnsi="Times New Roman" w:cs="Times New Roman"/>
          <w:sz w:val="28"/>
          <w:szCs w:val="28"/>
        </w:rPr>
        <w:t>2025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FA321D">
        <w:rPr>
          <w:rFonts w:ascii="Times New Roman" w:hAnsi="Times New Roman" w:cs="Times New Roman"/>
          <w:sz w:val="28"/>
          <w:szCs w:val="28"/>
        </w:rPr>
        <w:t>2026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8" w:history="1"/>
      <w:r w:rsidR="007B66D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502ED3">
        <w:rPr>
          <w:rFonts w:ascii="Times New Roman" w:hAnsi="Times New Roman" w:cs="Times New Roman"/>
          <w:b/>
          <w:sz w:val="28"/>
          <w:szCs w:val="28"/>
        </w:rPr>
        <w:t>4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DF2C7B">
        <w:rPr>
          <w:rFonts w:ascii="Times New Roman" w:hAnsi="Times New Roman" w:cs="Times New Roman"/>
          <w:sz w:val="28"/>
          <w:szCs w:val="28"/>
        </w:rPr>
        <w:t>Решению</w:t>
      </w:r>
      <w:r w:rsidR="007B66D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663688" w:rsidRDefault="00663688" w:rsidP="005A41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66DB" w:rsidRPr="00DF2C7B" w:rsidRDefault="00502ED3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</w:t>
      </w:r>
      <w:r w:rsidR="00CF3C0F" w:rsidRPr="00DF2C7B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:rsidR="007B66DB" w:rsidRPr="00DF2C7B" w:rsidRDefault="007B66DB" w:rsidP="00406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0ABA" w:rsidRPr="00DF2C7B" w:rsidRDefault="002C7D32" w:rsidP="00406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 w:rsidR="00406F20">
        <w:rPr>
          <w:rFonts w:ascii="Times New Roman" w:hAnsi="Times New Roman"/>
          <w:sz w:val="28"/>
          <w:szCs w:val="28"/>
        </w:rPr>
        <w:t> </w:t>
      </w:r>
      <w:r w:rsidR="00780715" w:rsidRPr="00DF2C7B">
        <w:rPr>
          <w:rFonts w:ascii="Times New Roman" w:hAnsi="Times New Roman"/>
          <w:sz w:val="28"/>
          <w:szCs w:val="28"/>
        </w:rPr>
        <w:t>Установить</w:t>
      </w:r>
      <w:r w:rsidR="00353B5B" w:rsidRPr="00DF2C7B">
        <w:rPr>
          <w:rFonts w:ascii="Times New Roman" w:hAnsi="Times New Roman"/>
          <w:sz w:val="28"/>
          <w:szCs w:val="28"/>
        </w:rPr>
        <w:t xml:space="preserve">, что </w:t>
      </w:r>
      <w:r w:rsidR="00406F20" w:rsidRPr="00DF2C7B">
        <w:rPr>
          <w:rFonts w:ascii="Times New Roman" w:hAnsi="Times New Roman"/>
          <w:sz w:val="28"/>
          <w:szCs w:val="28"/>
        </w:rPr>
        <w:t>органы местного самоуправления</w:t>
      </w:r>
      <w:r w:rsidR="00406F20">
        <w:rPr>
          <w:rFonts w:ascii="Times New Roman" w:hAnsi="Times New Roman"/>
          <w:sz w:val="28"/>
          <w:szCs w:val="28"/>
        </w:rPr>
        <w:t>,</w:t>
      </w:r>
      <w:r w:rsidR="00406F20" w:rsidRPr="00DF2C7B">
        <w:rPr>
          <w:rFonts w:ascii="Times New Roman" w:hAnsi="Times New Roman"/>
          <w:sz w:val="28"/>
          <w:szCs w:val="28"/>
        </w:rPr>
        <w:t xml:space="preserve"> </w:t>
      </w:r>
      <w:r w:rsidR="00EA0ABA" w:rsidRPr="00DF2C7B">
        <w:rPr>
          <w:rFonts w:ascii="Times New Roman" w:hAnsi="Times New Roman"/>
          <w:sz w:val="28"/>
          <w:szCs w:val="28"/>
        </w:rPr>
        <w:t>муниципальные учреждения</w:t>
      </w:r>
      <w:r w:rsidR="00F13B9F"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A0ABA"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EA0ABA" w:rsidRPr="00DF2C7B" w:rsidRDefault="00EA0ABA" w:rsidP="00406F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lastRenderedPageBreak/>
        <w:t xml:space="preserve">1) в размере </w:t>
      </w:r>
      <w:r w:rsidR="00406F20"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 w:rsidR="00406F20">
        <w:rPr>
          <w:rFonts w:ascii="Times New Roman" w:hAnsi="Times New Roman"/>
          <w:sz w:val="28"/>
          <w:szCs w:val="28"/>
        </w:rPr>
        <w:t>включительно цены</w:t>
      </w:r>
      <w:r w:rsidRPr="00DF2C7B">
        <w:rPr>
          <w:rFonts w:ascii="Times New Roman" w:hAnsi="Times New Roman"/>
          <w:sz w:val="28"/>
          <w:szCs w:val="28"/>
        </w:rPr>
        <w:t xml:space="preserve"> договора (контракта) - по договорам (контрактам):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о предоставлении услуг связи, услуг проживания в гостиницах;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о подписке на периодические издания и об их приобретении;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на получение дополнительного профессионального образования;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 страхования;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е) подлежащим оплате за счет средств, полученных от иной приносящей доход деятельности;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ж) аренды;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и) об оплате нотариальных действий и иных услуг, оказываемых при осуществлении нотариальных действий;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л) 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406F20" w:rsidRDefault="00406F20" w:rsidP="00406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м) об осуществлении технологического присоединения к электрическим сетям.</w:t>
      </w:r>
    </w:p>
    <w:p w:rsidR="00EA0ABA" w:rsidRPr="00DF2C7B" w:rsidRDefault="00EA0ABA" w:rsidP="00EA0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</w:t>
      </w:r>
      <w:r w:rsidR="00406F20"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 w:rsidR="00406F20">
        <w:rPr>
          <w:rFonts w:ascii="Times New Roman" w:hAnsi="Times New Roman"/>
          <w:sz w:val="28"/>
          <w:szCs w:val="28"/>
        </w:rPr>
        <w:t xml:space="preserve">до </w:t>
      </w:r>
      <w:r w:rsidR="00780715" w:rsidRPr="00DF2C7B">
        <w:rPr>
          <w:rFonts w:ascii="Times New Roman" w:hAnsi="Times New Roman"/>
          <w:sz w:val="28"/>
          <w:szCs w:val="28"/>
        </w:rPr>
        <w:t>10</w:t>
      </w:r>
      <w:r w:rsidRPr="00DF2C7B">
        <w:rPr>
          <w:rFonts w:ascii="Times New Roman" w:hAnsi="Times New Roman"/>
          <w:sz w:val="28"/>
          <w:szCs w:val="28"/>
        </w:rPr>
        <w:t xml:space="preserve">0 процентов </w:t>
      </w:r>
      <w:r w:rsidR="00406F20"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 xml:space="preserve">цены договора (контракта) </w:t>
      </w:r>
      <w:r w:rsidR="00406F20">
        <w:rPr>
          <w:rFonts w:ascii="Times New Roman" w:hAnsi="Times New Roman"/>
          <w:sz w:val="28"/>
          <w:szCs w:val="28"/>
        </w:rPr>
        <w:t xml:space="preserve">– </w:t>
      </w:r>
      <w:r w:rsidRPr="00DF2C7B">
        <w:rPr>
          <w:rFonts w:ascii="Times New Roman" w:hAnsi="Times New Roman"/>
          <w:sz w:val="28"/>
          <w:szCs w:val="28"/>
        </w:rPr>
        <w:t>по</w:t>
      </w:r>
      <w:r w:rsidR="00406F20">
        <w:rPr>
          <w:rFonts w:ascii="Times New Roman" w:hAnsi="Times New Roman"/>
          <w:sz w:val="28"/>
          <w:szCs w:val="28"/>
        </w:rPr>
        <w:t xml:space="preserve"> распоряжению администрации муниципального образования </w:t>
      </w:r>
      <w:r w:rsidR="00A70BEC">
        <w:rPr>
          <w:rFonts w:ascii="Times New Roman" w:hAnsi="Times New Roman"/>
          <w:sz w:val="28"/>
          <w:szCs w:val="28"/>
        </w:rPr>
        <w:t>Пешковского сельсовета Убинского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EA0ABA" w:rsidRPr="00DF2C7B" w:rsidRDefault="00EA0ABA" w:rsidP="00EA0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</w:t>
      </w:r>
      <w:r w:rsidR="00C863B4"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 w:rsidR="00406F20"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20 процентов </w:t>
      </w:r>
      <w:r w:rsidR="00406F20"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>цены договора (контракта), если иное не предусмотрено федеральным законодательством Российской Федерации, - по договорам (контрактам)</w:t>
      </w:r>
      <w:r w:rsidR="0098659E">
        <w:rPr>
          <w:rFonts w:ascii="Times New Roman" w:hAnsi="Times New Roman"/>
          <w:sz w:val="28"/>
          <w:szCs w:val="28"/>
        </w:rPr>
        <w:t>, не указанным в пунктах 1 и 2 настоящей статьи.</w:t>
      </w:r>
    </w:p>
    <w:p w:rsidR="00081E1C" w:rsidRDefault="00081E1C" w:rsidP="002C7D3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427B1" w:rsidRPr="00DF2C7B" w:rsidRDefault="002C7D32" w:rsidP="002C7D3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1E1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02ED3">
        <w:rPr>
          <w:rFonts w:ascii="Times New Roman" w:hAnsi="Times New Roman" w:cs="Times New Roman"/>
          <w:b/>
          <w:sz w:val="28"/>
          <w:szCs w:val="28"/>
        </w:rPr>
        <w:t>4</w:t>
      </w:r>
      <w:r w:rsidRPr="00081E1C">
        <w:rPr>
          <w:rFonts w:ascii="Times New Roman" w:hAnsi="Times New Roman" w:cs="Times New Roman"/>
          <w:b/>
          <w:sz w:val="28"/>
          <w:szCs w:val="28"/>
        </w:rPr>
        <w:t>.</w:t>
      </w:r>
      <w:r w:rsidR="0098659E">
        <w:rPr>
          <w:rFonts w:ascii="Times New Roman" w:hAnsi="Times New Roman" w:cs="Times New Roman"/>
          <w:b/>
          <w:sz w:val="28"/>
          <w:szCs w:val="28"/>
        </w:rPr>
        <w:t> </w:t>
      </w:r>
      <w:r w:rsidR="002F3CF4">
        <w:rPr>
          <w:rFonts w:ascii="Times New Roman" w:hAnsi="Times New Roman" w:cs="Times New Roman"/>
          <w:b/>
          <w:sz w:val="28"/>
          <w:szCs w:val="28"/>
        </w:rPr>
        <w:t>И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ные межбюджетные трансферты, </w:t>
      </w:r>
      <w:r w:rsidR="002F3CF4">
        <w:rPr>
          <w:rFonts w:ascii="Times New Roman" w:hAnsi="Times New Roman" w:cs="Times New Roman"/>
          <w:b/>
          <w:sz w:val="28"/>
          <w:szCs w:val="28"/>
        </w:rPr>
        <w:t xml:space="preserve">предоставляемые </w:t>
      </w:r>
      <w:r w:rsidR="00AD20E3" w:rsidRPr="00DF2C7B">
        <w:rPr>
          <w:rFonts w:ascii="Times New Roman" w:hAnsi="Times New Roman" w:cs="Times New Roman"/>
          <w:b/>
          <w:sz w:val="28"/>
          <w:szCs w:val="28"/>
        </w:rPr>
        <w:t>из бюджета</w:t>
      </w:r>
      <w:r w:rsidR="000C2347">
        <w:rPr>
          <w:rFonts w:ascii="Times New Roman" w:hAnsi="Times New Roman" w:cs="Times New Roman"/>
          <w:b/>
          <w:sz w:val="28"/>
          <w:szCs w:val="28"/>
        </w:rPr>
        <w:t xml:space="preserve"> Пешковского сельсовета Убинского района Новосибирской области</w:t>
      </w:r>
      <w:r w:rsidR="00AD20E3"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7D32" w:rsidRPr="00DF2C7B" w:rsidRDefault="002C7D32" w:rsidP="002C7D3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0F74" w:rsidRPr="00DF2C7B" w:rsidRDefault="00BC14D7" w:rsidP="00FA0F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A0F74" w:rsidRPr="00DF2C7B">
        <w:rPr>
          <w:rFonts w:ascii="Times New Roman" w:hAnsi="Times New Roman"/>
          <w:sz w:val="28"/>
          <w:szCs w:val="28"/>
        </w:rPr>
        <w:t>.</w:t>
      </w:r>
      <w:r w:rsidR="0098659E">
        <w:rPr>
          <w:rFonts w:ascii="Times New Roman" w:hAnsi="Times New Roman"/>
          <w:sz w:val="28"/>
          <w:szCs w:val="28"/>
        </w:rPr>
        <w:t> </w:t>
      </w:r>
      <w:r w:rsidR="00FA0F74" w:rsidRPr="00DF2C7B">
        <w:rPr>
          <w:rFonts w:ascii="Times New Roman" w:hAnsi="Times New Roman"/>
          <w:sz w:val="28"/>
          <w:szCs w:val="28"/>
        </w:rPr>
        <w:t xml:space="preserve">Утвердить объем иных межбюджетных трансфертов, </w:t>
      </w:r>
      <w:r w:rsidR="002F3CF4">
        <w:rPr>
          <w:rFonts w:ascii="Times New Roman" w:hAnsi="Times New Roman"/>
          <w:sz w:val="28"/>
          <w:szCs w:val="28"/>
        </w:rPr>
        <w:t>предоставляемы</w:t>
      </w:r>
      <w:r w:rsidR="0098659E">
        <w:rPr>
          <w:rFonts w:ascii="Times New Roman" w:hAnsi="Times New Roman"/>
          <w:sz w:val="28"/>
          <w:szCs w:val="28"/>
        </w:rPr>
        <w:t>х</w:t>
      </w:r>
      <w:r w:rsidR="002F3CF4">
        <w:rPr>
          <w:rFonts w:ascii="Times New Roman" w:hAnsi="Times New Roman"/>
          <w:sz w:val="28"/>
          <w:szCs w:val="28"/>
        </w:rPr>
        <w:t xml:space="preserve"> </w:t>
      </w:r>
      <w:r w:rsidR="00FA0F74" w:rsidRPr="00DF2C7B">
        <w:rPr>
          <w:rFonts w:ascii="Times New Roman" w:hAnsi="Times New Roman"/>
          <w:sz w:val="28"/>
          <w:szCs w:val="28"/>
        </w:rPr>
        <w:t xml:space="preserve">из бюджета </w:t>
      </w:r>
      <w:r w:rsidR="000C2347">
        <w:rPr>
          <w:rFonts w:ascii="Times New Roman" w:hAnsi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FA0F74" w:rsidRPr="00DF2C7B">
        <w:rPr>
          <w:rFonts w:ascii="Times New Roman" w:hAnsi="Times New Roman"/>
          <w:sz w:val="28"/>
          <w:szCs w:val="28"/>
        </w:rPr>
        <w:t>в бюджет</w:t>
      </w:r>
      <w:r w:rsidR="00FA0F74" w:rsidRPr="00DF2C7B">
        <w:rPr>
          <w:rFonts w:ascii="Times New Roman" w:hAnsi="Times New Roman"/>
          <w:sz w:val="24"/>
          <w:szCs w:val="24"/>
        </w:rPr>
        <w:t xml:space="preserve"> </w:t>
      </w:r>
      <w:r w:rsidR="00FA0F74" w:rsidRPr="00DF2C7B">
        <w:rPr>
          <w:rFonts w:ascii="Times New Roman" w:hAnsi="Times New Roman"/>
          <w:sz w:val="28"/>
          <w:szCs w:val="28"/>
        </w:rPr>
        <w:t xml:space="preserve">других бюджетов бюджетной </w:t>
      </w:r>
      <w:r w:rsidR="00FA0F74" w:rsidRPr="0098659E">
        <w:rPr>
          <w:rFonts w:ascii="Times New Roman" w:hAnsi="Times New Roman"/>
          <w:sz w:val="28"/>
          <w:szCs w:val="28"/>
        </w:rPr>
        <w:t>сист</w:t>
      </w:r>
      <w:r w:rsidR="000C2347">
        <w:rPr>
          <w:rFonts w:ascii="Times New Roman" w:hAnsi="Times New Roman"/>
          <w:sz w:val="28"/>
          <w:szCs w:val="28"/>
        </w:rPr>
        <w:t>емы Российской Федерации на 2024</w:t>
      </w:r>
      <w:r w:rsidR="005E28E8">
        <w:rPr>
          <w:rFonts w:ascii="Times New Roman" w:hAnsi="Times New Roman"/>
          <w:sz w:val="28"/>
          <w:szCs w:val="28"/>
        </w:rPr>
        <w:t xml:space="preserve"> год в сумме 43,8 тыс. </w:t>
      </w:r>
      <w:r w:rsidR="00FA0F74" w:rsidRPr="0098659E">
        <w:rPr>
          <w:rFonts w:ascii="Times New Roman" w:hAnsi="Times New Roman"/>
          <w:sz w:val="28"/>
          <w:szCs w:val="28"/>
        </w:rPr>
        <w:t>рублей</w:t>
      </w:r>
      <w:r w:rsidR="00FA0F74" w:rsidRPr="0098659E">
        <w:rPr>
          <w:rFonts w:ascii="Times New Roman" w:hAnsi="Times New Roman"/>
          <w:color w:val="000000"/>
          <w:sz w:val="28"/>
          <w:szCs w:val="28"/>
        </w:rPr>
        <w:t>,</w:t>
      </w:r>
      <w:r w:rsidR="003503A8">
        <w:rPr>
          <w:rFonts w:ascii="Times New Roman" w:hAnsi="Times New Roman"/>
          <w:sz w:val="28"/>
          <w:szCs w:val="28"/>
        </w:rPr>
        <w:t xml:space="preserve"> на 2025</w:t>
      </w:r>
      <w:r w:rsidR="00FA0F74" w:rsidRPr="0098659E">
        <w:rPr>
          <w:rFonts w:ascii="Times New Roman" w:hAnsi="Times New Roman"/>
          <w:sz w:val="28"/>
          <w:szCs w:val="28"/>
        </w:rPr>
        <w:t xml:space="preserve"> год в сумме </w:t>
      </w:r>
      <w:r w:rsidR="005E28E8">
        <w:rPr>
          <w:rFonts w:ascii="Times New Roman" w:hAnsi="Times New Roman"/>
          <w:sz w:val="28"/>
          <w:szCs w:val="28"/>
        </w:rPr>
        <w:t>43,8 тыс.</w:t>
      </w:r>
      <w:r w:rsidR="00FA0F74" w:rsidRPr="0098659E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="003503A8">
        <w:rPr>
          <w:rFonts w:ascii="Times New Roman" w:hAnsi="Times New Roman"/>
          <w:sz w:val="28"/>
          <w:szCs w:val="28"/>
        </w:rPr>
        <w:t>, на 2026</w:t>
      </w:r>
      <w:r w:rsidR="00FA0F74" w:rsidRPr="0098659E">
        <w:rPr>
          <w:rFonts w:ascii="Times New Roman" w:hAnsi="Times New Roman"/>
          <w:sz w:val="28"/>
          <w:szCs w:val="28"/>
        </w:rPr>
        <w:t xml:space="preserve"> год в сумме</w:t>
      </w:r>
      <w:r w:rsidR="005E28E8">
        <w:rPr>
          <w:rFonts w:ascii="Times New Roman" w:hAnsi="Times New Roman"/>
          <w:sz w:val="28"/>
          <w:szCs w:val="28"/>
        </w:rPr>
        <w:t xml:space="preserve"> 43,8 тыс.</w:t>
      </w:r>
      <w:r w:rsidR="00FA0F74"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="00FA0F74" w:rsidRPr="00846EE4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="00FA0F74" w:rsidRPr="00DF2C7B">
        <w:rPr>
          <w:rFonts w:ascii="Times New Roman" w:hAnsi="Times New Roman"/>
          <w:sz w:val="28"/>
          <w:szCs w:val="28"/>
        </w:rPr>
        <w:t xml:space="preserve">согласно </w:t>
      </w:r>
      <w:r w:rsidR="00FA0F74"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502ED3">
        <w:rPr>
          <w:rFonts w:ascii="Times New Roman" w:hAnsi="Times New Roman"/>
          <w:b/>
          <w:sz w:val="28"/>
          <w:szCs w:val="28"/>
        </w:rPr>
        <w:t>5</w:t>
      </w:r>
      <w:r w:rsidR="00FA0F74"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="00FA0F74" w:rsidRPr="00DF2C7B">
        <w:rPr>
          <w:rFonts w:ascii="Times New Roman" w:hAnsi="Times New Roman"/>
          <w:sz w:val="28"/>
          <w:szCs w:val="28"/>
        </w:rPr>
        <w:t>к настоящему Решению.</w:t>
      </w:r>
    </w:p>
    <w:p w:rsidR="00BC14D7" w:rsidRDefault="00BC14D7" w:rsidP="00BC14D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C14D7" w:rsidRPr="00DF2C7B" w:rsidRDefault="00BC14D7" w:rsidP="00BC14D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02ED3">
        <w:rPr>
          <w:rFonts w:ascii="Times New Roman" w:hAnsi="Times New Roman" w:cs="Times New Roman"/>
          <w:b/>
          <w:sz w:val="28"/>
          <w:szCs w:val="28"/>
        </w:rPr>
        <w:t>5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 w:rsidR="0098659E"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Дорожный фонд </w:t>
      </w:r>
      <w:r w:rsidR="00C87693">
        <w:rPr>
          <w:rFonts w:ascii="Times New Roman" w:hAnsi="Times New Roman" w:cs="Times New Roman"/>
          <w:b/>
          <w:sz w:val="28"/>
          <w:szCs w:val="28"/>
        </w:rPr>
        <w:t>Пешковского сельсовета Убинского района Новосибирской области</w:t>
      </w:r>
    </w:p>
    <w:p w:rsidR="00BC14D7" w:rsidRPr="00DF2C7B" w:rsidRDefault="00BC14D7" w:rsidP="00BC14D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C14D7" w:rsidRPr="0098659E" w:rsidRDefault="00BC14D7" w:rsidP="00BC14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659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1. </w:t>
      </w:r>
      <w:r w:rsidRPr="0098659E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 w:rsidR="003503A8">
        <w:rPr>
          <w:rFonts w:ascii="Times New Roman" w:hAnsi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Pr="0098659E">
        <w:rPr>
          <w:rFonts w:ascii="Times New Roman" w:hAnsi="Times New Roman"/>
          <w:sz w:val="28"/>
          <w:szCs w:val="28"/>
        </w:rPr>
        <w:t>:</w:t>
      </w:r>
    </w:p>
    <w:p w:rsidR="00BC14D7" w:rsidRPr="0098659E" w:rsidRDefault="003503A8" w:rsidP="00BC14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2024 </w:t>
      </w:r>
      <w:r w:rsidR="00C87693">
        <w:rPr>
          <w:rFonts w:ascii="Times New Roman" w:hAnsi="Times New Roman"/>
          <w:sz w:val="28"/>
          <w:szCs w:val="28"/>
        </w:rPr>
        <w:t xml:space="preserve"> год в сумме 939,7 тыс.</w:t>
      </w:r>
      <w:r w:rsidR="00BC14D7" w:rsidRPr="0098659E">
        <w:rPr>
          <w:rFonts w:ascii="Times New Roman" w:hAnsi="Times New Roman"/>
          <w:sz w:val="28"/>
          <w:szCs w:val="28"/>
        </w:rPr>
        <w:t xml:space="preserve"> рублей;</w:t>
      </w:r>
    </w:p>
    <w:p w:rsidR="00BC14D7" w:rsidRPr="0098659E" w:rsidRDefault="003503A8" w:rsidP="00BC14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2025</w:t>
      </w:r>
      <w:r w:rsidR="00C87693">
        <w:rPr>
          <w:rFonts w:ascii="Times New Roman" w:hAnsi="Times New Roman"/>
          <w:sz w:val="28"/>
          <w:szCs w:val="28"/>
        </w:rPr>
        <w:t xml:space="preserve"> год в сумме 1 055,8 тыс.</w:t>
      </w:r>
      <w:r>
        <w:rPr>
          <w:rFonts w:ascii="Times New Roman" w:hAnsi="Times New Roman"/>
          <w:sz w:val="28"/>
          <w:szCs w:val="28"/>
        </w:rPr>
        <w:t xml:space="preserve"> рублей, на 2026</w:t>
      </w:r>
      <w:r w:rsidR="00BC14D7" w:rsidRPr="0098659E">
        <w:rPr>
          <w:rFonts w:ascii="Times New Roman" w:hAnsi="Times New Roman"/>
          <w:sz w:val="28"/>
          <w:szCs w:val="28"/>
        </w:rPr>
        <w:t xml:space="preserve"> год в сумме </w:t>
      </w:r>
      <w:r w:rsidR="00C87693">
        <w:rPr>
          <w:rFonts w:ascii="Times New Roman" w:hAnsi="Times New Roman"/>
          <w:sz w:val="28"/>
          <w:szCs w:val="28"/>
        </w:rPr>
        <w:t>1 059,4 тыс.</w:t>
      </w:r>
      <w:r w:rsidR="00BC14D7" w:rsidRPr="0098659E">
        <w:rPr>
          <w:rFonts w:ascii="Times New Roman" w:hAnsi="Times New Roman"/>
          <w:sz w:val="28"/>
          <w:szCs w:val="28"/>
        </w:rPr>
        <w:t xml:space="preserve"> </w:t>
      </w:r>
      <w:r w:rsidR="00BC14D7" w:rsidRPr="0098659E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FA0F74" w:rsidRPr="00676F71" w:rsidRDefault="00BC14D7" w:rsidP="00BC14D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6F71">
        <w:rPr>
          <w:rFonts w:ascii="Times New Roman" w:hAnsi="Times New Roman" w:cs="Times New Roman"/>
          <w:sz w:val="28"/>
          <w:szCs w:val="28"/>
        </w:rPr>
        <w:tab/>
      </w:r>
    </w:p>
    <w:p w:rsidR="00E53D60" w:rsidRPr="00676F71" w:rsidRDefault="00E53D60" w:rsidP="00E53D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76F7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02ED3">
        <w:rPr>
          <w:rFonts w:ascii="Times New Roman" w:hAnsi="Times New Roman" w:cs="Times New Roman"/>
          <w:b/>
          <w:sz w:val="28"/>
          <w:szCs w:val="28"/>
        </w:rPr>
        <w:t>6</w:t>
      </w:r>
      <w:r w:rsidR="0098659E">
        <w:rPr>
          <w:rFonts w:ascii="Times New Roman" w:hAnsi="Times New Roman" w:cs="Times New Roman"/>
          <w:b/>
          <w:sz w:val="28"/>
          <w:szCs w:val="28"/>
        </w:rPr>
        <w:t>. </w:t>
      </w:r>
      <w:r w:rsidRPr="00676F71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:rsidR="00E53D60" w:rsidRPr="00676F71" w:rsidRDefault="00E53D60" w:rsidP="00E53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3D60" w:rsidRPr="00676F71" w:rsidRDefault="00676F71" w:rsidP="00676F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местного бюджета </w:t>
      </w:r>
      <w:r w:rsidR="00E43640" w:rsidRPr="00676F71">
        <w:rPr>
          <w:rFonts w:ascii="Times New Roman" w:hAnsi="Times New Roman"/>
          <w:sz w:val="28"/>
          <w:szCs w:val="28"/>
        </w:rPr>
        <w:t xml:space="preserve">на </w:t>
      </w:r>
      <w:r w:rsidR="003503A8">
        <w:rPr>
          <w:rFonts w:ascii="Times New Roman" w:hAnsi="Times New Roman"/>
          <w:sz w:val="28"/>
          <w:szCs w:val="28"/>
        </w:rPr>
        <w:t>2024</w:t>
      </w:r>
      <w:r w:rsidR="00E53D60" w:rsidRPr="00676F71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3503A8">
        <w:rPr>
          <w:rFonts w:ascii="Times New Roman" w:hAnsi="Times New Roman"/>
          <w:sz w:val="28"/>
          <w:szCs w:val="28"/>
        </w:rPr>
        <w:t>2025</w:t>
      </w:r>
      <w:r w:rsidR="00E53D60" w:rsidRPr="00676F71">
        <w:rPr>
          <w:rFonts w:ascii="Times New Roman" w:hAnsi="Times New Roman"/>
          <w:sz w:val="28"/>
          <w:szCs w:val="28"/>
        </w:rPr>
        <w:t xml:space="preserve"> и </w:t>
      </w:r>
      <w:r w:rsidR="003503A8">
        <w:rPr>
          <w:rFonts w:ascii="Times New Roman" w:hAnsi="Times New Roman"/>
          <w:sz w:val="28"/>
          <w:szCs w:val="28"/>
        </w:rPr>
        <w:t>2026</w:t>
      </w:r>
      <w:r w:rsidR="00E53D60"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="00E53D60" w:rsidRPr="00676F71">
        <w:rPr>
          <w:rFonts w:ascii="Times New Roman" w:hAnsi="Times New Roman"/>
          <w:b/>
          <w:sz w:val="28"/>
          <w:szCs w:val="28"/>
        </w:rPr>
        <w:t>Приложению</w:t>
      </w:r>
      <w:r w:rsidR="0098659E">
        <w:rPr>
          <w:rFonts w:ascii="Times New Roman" w:hAnsi="Times New Roman"/>
          <w:b/>
          <w:sz w:val="28"/>
          <w:szCs w:val="28"/>
        </w:rPr>
        <w:t xml:space="preserve"> </w:t>
      </w:r>
      <w:r w:rsidR="00502ED3">
        <w:rPr>
          <w:rFonts w:ascii="Times New Roman" w:hAnsi="Times New Roman"/>
          <w:b/>
          <w:sz w:val="28"/>
          <w:szCs w:val="28"/>
        </w:rPr>
        <w:t>6</w:t>
      </w:r>
      <w:r w:rsidR="00E53D60" w:rsidRPr="00676F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53D60" w:rsidRPr="00DF2C7B" w:rsidRDefault="00E53D60" w:rsidP="00E53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3D60" w:rsidRPr="00DF2C7B" w:rsidRDefault="00E53D60" w:rsidP="00E53D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03EB" w:rsidRPr="00B33A44" w:rsidRDefault="007D03EB" w:rsidP="005026E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33A44">
        <w:rPr>
          <w:rFonts w:ascii="Times New Roman" w:hAnsi="Times New Roman" w:cs="Times New Roman"/>
          <w:b/>
          <w:sz w:val="28"/>
          <w:szCs w:val="28"/>
        </w:rPr>
        <w:t>Статья</w:t>
      </w:r>
      <w:r w:rsidR="00B33A44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98659E" w:rsidRPr="00B33A44">
        <w:rPr>
          <w:rFonts w:ascii="Times New Roman" w:hAnsi="Times New Roman" w:cs="Times New Roman"/>
          <w:b/>
          <w:sz w:val="28"/>
          <w:szCs w:val="28"/>
        </w:rPr>
        <w:t>. </w:t>
      </w:r>
      <w:r w:rsidRPr="00B33A44">
        <w:rPr>
          <w:rFonts w:ascii="Times New Roman" w:hAnsi="Times New Roman" w:cs="Times New Roman"/>
          <w:b/>
          <w:sz w:val="28"/>
          <w:szCs w:val="28"/>
        </w:rPr>
        <w:t xml:space="preserve">Муниципальные программы </w:t>
      </w:r>
      <w:r w:rsidR="00616C3E" w:rsidRPr="00B33A44">
        <w:rPr>
          <w:rFonts w:ascii="Times New Roman" w:hAnsi="Times New Roman" w:cs="Times New Roman"/>
          <w:sz w:val="28"/>
          <w:szCs w:val="28"/>
        </w:rPr>
        <w:t>Пешковского сельсовета Убинского района Новосибирской области</w:t>
      </w:r>
    </w:p>
    <w:p w:rsidR="007D03EB" w:rsidRPr="00B33A44" w:rsidRDefault="007D03EB" w:rsidP="007D03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33A44">
        <w:rPr>
          <w:rFonts w:ascii="Times New Roman" w:hAnsi="Times New Roman"/>
          <w:sz w:val="28"/>
          <w:szCs w:val="28"/>
        </w:rPr>
        <w:t>1.</w:t>
      </w:r>
      <w:r w:rsidR="0098659E" w:rsidRPr="00B33A44">
        <w:rPr>
          <w:rFonts w:ascii="Times New Roman" w:hAnsi="Times New Roman"/>
          <w:sz w:val="28"/>
          <w:szCs w:val="28"/>
        </w:rPr>
        <w:t> </w:t>
      </w:r>
      <w:r w:rsidRPr="00B33A44">
        <w:rPr>
          <w:rFonts w:ascii="Times New Roman" w:hAnsi="Times New Roman"/>
          <w:sz w:val="28"/>
          <w:szCs w:val="28"/>
        </w:rPr>
        <w:t xml:space="preserve">Утвердить перечень муниципальных программ, предусмотренных к финансированию из </w:t>
      </w:r>
      <w:r w:rsidR="005026EE" w:rsidRPr="00B33A44">
        <w:rPr>
          <w:rFonts w:ascii="Times New Roman" w:hAnsi="Times New Roman"/>
          <w:sz w:val="28"/>
          <w:szCs w:val="28"/>
        </w:rPr>
        <w:t>местного</w:t>
      </w:r>
      <w:r w:rsidRPr="00B33A44">
        <w:rPr>
          <w:rFonts w:ascii="Times New Roman" w:hAnsi="Times New Roman"/>
          <w:sz w:val="28"/>
          <w:szCs w:val="28"/>
        </w:rPr>
        <w:t xml:space="preserve"> бюджета в </w:t>
      </w:r>
      <w:r w:rsidR="00616C3E" w:rsidRPr="00B33A44">
        <w:rPr>
          <w:rFonts w:ascii="Times New Roman" w:hAnsi="Times New Roman"/>
          <w:sz w:val="28"/>
          <w:szCs w:val="28"/>
        </w:rPr>
        <w:t>2024</w:t>
      </w:r>
      <w:r w:rsidRPr="00B33A44">
        <w:rPr>
          <w:rFonts w:ascii="Times New Roman" w:hAnsi="Times New Roman"/>
          <w:sz w:val="28"/>
          <w:szCs w:val="28"/>
        </w:rPr>
        <w:t xml:space="preserve"> году и плановом периоде </w:t>
      </w:r>
      <w:r w:rsidR="00616C3E" w:rsidRPr="00B33A44">
        <w:rPr>
          <w:rFonts w:ascii="Times New Roman" w:hAnsi="Times New Roman"/>
          <w:sz w:val="28"/>
          <w:szCs w:val="28"/>
        </w:rPr>
        <w:t>2025</w:t>
      </w:r>
      <w:r w:rsidRPr="00B33A44">
        <w:rPr>
          <w:rFonts w:ascii="Times New Roman" w:hAnsi="Times New Roman"/>
          <w:sz w:val="28"/>
          <w:szCs w:val="28"/>
        </w:rPr>
        <w:t xml:space="preserve"> и </w:t>
      </w:r>
      <w:r w:rsidR="00616C3E" w:rsidRPr="00B33A44">
        <w:rPr>
          <w:rFonts w:ascii="Times New Roman" w:hAnsi="Times New Roman"/>
          <w:sz w:val="28"/>
          <w:szCs w:val="28"/>
        </w:rPr>
        <w:t>2026</w:t>
      </w:r>
      <w:r w:rsidRPr="00B33A44">
        <w:rPr>
          <w:rFonts w:ascii="Times New Roman" w:hAnsi="Times New Roman"/>
          <w:sz w:val="28"/>
          <w:szCs w:val="28"/>
        </w:rPr>
        <w:t xml:space="preserve"> годах согласно </w:t>
      </w:r>
      <w:r w:rsidRPr="00B33A44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B33A44">
        <w:rPr>
          <w:rFonts w:ascii="Times New Roman" w:hAnsi="Times New Roman"/>
          <w:b/>
          <w:sz w:val="28"/>
          <w:szCs w:val="28"/>
        </w:rPr>
        <w:t>7</w:t>
      </w:r>
      <w:r w:rsidR="00C15F85" w:rsidRPr="00B33A44">
        <w:rPr>
          <w:rFonts w:ascii="Times New Roman" w:hAnsi="Times New Roman"/>
          <w:b/>
          <w:sz w:val="28"/>
          <w:szCs w:val="28"/>
        </w:rPr>
        <w:t xml:space="preserve"> </w:t>
      </w:r>
      <w:r w:rsidRPr="00B33A44">
        <w:rPr>
          <w:rFonts w:ascii="Times New Roman" w:hAnsi="Times New Roman"/>
          <w:sz w:val="28"/>
          <w:szCs w:val="28"/>
        </w:rPr>
        <w:t>к</w:t>
      </w:r>
      <w:r w:rsidRPr="00B33A44">
        <w:rPr>
          <w:rFonts w:ascii="Times New Roman" w:hAnsi="Times New Roman"/>
          <w:b/>
          <w:sz w:val="28"/>
          <w:szCs w:val="28"/>
        </w:rPr>
        <w:t xml:space="preserve"> </w:t>
      </w:r>
      <w:r w:rsidRPr="00B33A44">
        <w:rPr>
          <w:rFonts w:ascii="Times New Roman" w:hAnsi="Times New Roman"/>
          <w:sz w:val="28"/>
          <w:szCs w:val="28"/>
        </w:rPr>
        <w:t>настоящему Решению.</w:t>
      </w:r>
    </w:p>
    <w:p w:rsidR="007D03EB" w:rsidRPr="00B33A44" w:rsidRDefault="007D03EB" w:rsidP="007D03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33A44">
        <w:rPr>
          <w:rFonts w:ascii="Times New Roman" w:hAnsi="Times New Roman"/>
          <w:sz w:val="28"/>
          <w:szCs w:val="28"/>
        </w:rPr>
        <w:t>2.</w:t>
      </w:r>
      <w:r w:rsidR="0098659E" w:rsidRPr="00B33A44">
        <w:rPr>
          <w:rFonts w:ascii="Times New Roman" w:hAnsi="Times New Roman"/>
          <w:sz w:val="28"/>
          <w:szCs w:val="28"/>
        </w:rPr>
        <w:t> </w:t>
      </w:r>
      <w:r w:rsidRPr="00B33A44">
        <w:rPr>
          <w:rFonts w:ascii="Times New Roman" w:hAnsi="Times New Roman"/>
          <w:sz w:val="28"/>
          <w:szCs w:val="28"/>
        </w:rPr>
        <w:t xml:space="preserve">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</w:t>
      </w:r>
      <w:r w:rsidR="00616C3E" w:rsidRPr="00B33A44">
        <w:rPr>
          <w:rFonts w:ascii="Times New Roman" w:hAnsi="Times New Roman"/>
          <w:sz w:val="28"/>
          <w:szCs w:val="28"/>
        </w:rPr>
        <w:t>Пешковского сельсовета Убинского района Новосибирской области</w:t>
      </w:r>
      <w:r w:rsidRPr="00B33A44">
        <w:rPr>
          <w:rFonts w:ascii="Times New Roman" w:hAnsi="Times New Roman"/>
          <w:sz w:val="28"/>
          <w:szCs w:val="28"/>
        </w:rPr>
        <w:t>.</w:t>
      </w:r>
    </w:p>
    <w:p w:rsidR="007D03EB" w:rsidRPr="00B33A44" w:rsidRDefault="007D03EB" w:rsidP="007D03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33A44">
        <w:rPr>
          <w:rFonts w:ascii="Times New Roman" w:hAnsi="Times New Roman"/>
          <w:sz w:val="28"/>
          <w:szCs w:val="28"/>
        </w:rPr>
        <w:t xml:space="preserve">Муниципальные программы </w:t>
      </w:r>
      <w:r w:rsidR="00616C3E" w:rsidRPr="00B33A44">
        <w:rPr>
          <w:rFonts w:ascii="Times New Roman" w:hAnsi="Times New Roman"/>
          <w:sz w:val="28"/>
          <w:szCs w:val="28"/>
        </w:rPr>
        <w:t>Пешковского сельсовета Убинского района Новосибирской области</w:t>
      </w:r>
      <w:r w:rsidRPr="00B33A44">
        <w:rPr>
          <w:rFonts w:ascii="Times New Roman" w:hAnsi="Times New Roman"/>
          <w:sz w:val="28"/>
          <w:szCs w:val="28"/>
        </w:rPr>
        <w:t xml:space="preserve">, не включенные в перечень, </w:t>
      </w:r>
      <w:r w:rsidR="00081E1C" w:rsidRPr="00B33A44">
        <w:rPr>
          <w:rFonts w:ascii="Times New Roman" w:hAnsi="Times New Roman"/>
          <w:sz w:val="28"/>
          <w:szCs w:val="28"/>
        </w:rPr>
        <w:t xml:space="preserve">не подлежат </w:t>
      </w:r>
      <w:r w:rsidRPr="00B33A44">
        <w:rPr>
          <w:rFonts w:ascii="Times New Roman" w:hAnsi="Times New Roman"/>
          <w:sz w:val="28"/>
          <w:szCs w:val="28"/>
        </w:rPr>
        <w:t xml:space="preserve">финансированию в </w:t>
      </w:r>
      <w:r w:rsidR="00616C3E" w:rsidRPr="00B33A44">
        <w:rPr>
          <w:rFonts w:ascii="Times New Roman" w:hAnsi="Times New Roman"/>
          <w:sz w:val="28"/>
          <w:szCs w:val="28"/>
        </w:rPr>
        <w:t>2024</w:t>
      </w:r>
      <w:r w:rsidR="00C863B4" w:rsidRPr="00B33A44">
        <w:rPr>
          <w:rFonts w:ascii="Times New Roman" w:hAnsi="Times New Roman"/>
          <w:sz w:val="28"/>
          <w:szCs w:val="28"/>
        </w:rPr>
        <w:t xml:space="preserve"> </w:t>
      </w:r>
      <w:r w:rsidRPr="00B33A44">
        <w:rPr>
          <w:rFonts w:ascii="Times New Roman" w:hAnsi="Times New Roman"/>
          <w:sz w:val="28"/>
          <w:szCs w:val="28"/>
        </w:rPr>
        <w:t>-</w:t>
      </w:r>
      <w:r w:rsidR="00C863B4" w:rsidRPr="00B33A44">
        <w:rPr>
          <w:rFonts w:ascii="Times New Roman" w:hAnsi="Times New Roman"/>
          <w:sz w:val="28"/>
          <w:szCs w:val="28"/>
        </w:rPr>
        <w:t xml:space="preserve"> </w:t>
      </w:r>
      <w:r w:rsidR="00616C3E" w:rsidRPr="00B33A44">
        <w:rPr>
          <w:rFonts w:ascii="Times New Roman" w:hAnsi="Times New Roman"/>
          <w:sz w:val="28"/>
          <w:szCs w:val="28"/>
        </w:rPr>
        <w:t>2026</w:t>
      </w:r>
      <w:r w:rsidRPr="00B33A44">
        <w:rPr>
          <w:rFonts w:ascii="Times New Roman" w:hAnsi="Times New Roman"/>
          <w:sz w:val="28"/>
          <w:szCs w:val="28"/>
        </w:rPr>
        <w:t xml:space="preserve"> годах.</w:t>
      </w:r>
    </w:p>
    <w:p w:rsidR="007D03EB" w:rsidRPr="00B33A44" w:rsidRDefault="007D03EB" w:rsidP="007D03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66DB" w:rsidRPr="00DF2C7B" w:rsidRDefault="007B66DB" w:rsidP="00895DB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66DB" w:rsidRPr="00DF2C7B" w:rsidRDefault="00B33A44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>.</w:t>
      </w:r>
      <w:r w:rsidR="0088333D">
        <w:rPr>
          <w:rFonts w:ascii="Times New Roman" w:hAnsi="Times New Roman" w:cs="Times New Roman"/>
          <w:b/>
          <w:sz w:val="28"/>
          <w:szCs w:val="28"/>
        </w:rPr>
        <w:t> </w:t>
      </w:r>
      <w:r w:rsidR="00895DBF" w:rsidRPr="00DF2C7B">
        <w:rPr>
          <w:rFonts w:ascii="Times New Roman" w:hAnsi="Times New Roman" w:cs="Times New Roman"/>
          <w:b/>
          <w:sz w:val="28"/>
          <w:szCs w:val="28"/>
        </w:rPr>
        <w:t>Муниципальный внутренний долг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2357">
        <w:rPr>
          <w:rFonts w:ascii="Times New Roman" w:hAnsi="Times New Roman" w:cs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7B66DB" w:rsidRPr="00DF2C7B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DBF" w:rsidRPr="00DF2C7B" w:rsidRDefault="007B66DB" w:rsidP="00895D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1. </w:t>
      </w:r>
      <w:r w:rsidR="00895DBF" w:rsidRPr="00DF2C7B">
        <w:rPr>
          <w:rFonts w:ascii="Times New Roman" w:hAnsi="Times New Roman"/>
          <w:sz w:val="28"/>
          <w:szCs w:val="28"/>
        </w:rPr>
        <w:t xml:space="preserve">Установить верхний предел муниципального внутреннего долга </w:t>
      </w:r>
      <w:r w:rsidR="00FB2357">
        <w:rPr>
          <w:rFonts w:ascii="Times New Roman" w:hAnsi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895DBF" w:rsidRPr="00DF2C7B">
        <w:rPr>
          <w:rFonts w:ascii="Times New Roman" w:hAnsi="Times New Roman"/>
          <w:sz w:val="28"/>
          <w:szCs w:val="28"/>
        </w:rPr>
        <w:t xml:space="preserve">на 1 января </w:t>
      </w:r>
      <w:r w:rsidR="00FB2357">
        <w:rPr>
          <w:rFonts w:ascii="Times New Roman" w:hAnsi="Times New Roman"/>
          <w:sz w:val="28"/>
          <w:szCs w:val="28"/>
        </w:rPr>
        <w:t>2024</w:t>
      </w:r>
      <w:r w:rsidR="00895DBF" w:rsidRPr="00DF2C7B">
        <w:rPr>
          <w:rFonts w:ascii="Times New Roman" w:hAnsi="Times New Roman"/>
          <w:sz w:val="28"/>
          <w:szCs w:val="28"/>
        </w:rPr>
        <w:t xml:space="preserve"> года в сумме </w:t>
      </w:r>
      <w:r w:rsidR="008F1B24">
        <w:rPr>
          <w:rFonts w:ascii="Times New Roman" w:hAnsi="Times New Roman"/>
          <w:sz w:val="28"/>
          <w:szCs w:val="28"/>
        </w:rPr>
        <w:t>0,0 тыс.</w:t>
      </w:r>
      <w:r w:rsidR="00895DBF"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FB2357">
        <w:rPr>
          <w:rFonts w:ascii="Times New Roman" w:hAnsi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895DBF"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8F1B24">
        <w:rPr>
          <w:rFonts w:ascii="Times New Roman" w:hAnsi="Times New Roman"/>
          <w:sz w:val="28"/>
          <w:szCs w:val="28"/>
        </w:rPr>
        <w:t>0,0 тыс.</w:t>
      </w:r>
      <w:r w:rsidR="00895DBF" w:rsidRPr="00DF2C7B">
        <w:rPr>
          <w:rFonts w:ascii="Times New Roman" w:hAnsi="Times New Roman"/>
          <w:sz w:val="28"/>
          <w:szCs w:val="28"/>
        </w:rPr>
        <w:t xml:space="preserve"> рублей, на 1 января </w:t>
      </w:r>
      <w:r w:rsidR="00FB2357">
        <w:rPr>
          <w:rFonts w:ascii="Times New Roman" w:hAnsi="Times New Roman"/>
          <w:sz w:val="28"/>
          <w:szCs w:val="28"/>
        </w:rPr>
        <w:t>2025</w:t>
      </w:r>
      <w:r w:rsidR="00C863B4">
        <w:rPr>
          <w:rFonts w:ascii="Times New Roman" w:hAnsi="Times New Roman"/>
          <w:sz w:val="28"/>
          <w:szCs w:val="28"/>
        </w:rPr>
        <w:t xml:space="preserve"> </w:t>
      </w:r>
      <w:r w:rsidR="00895DBF" w:rsidRPr="00DF2C7B">
        <w:rPr>
          <w:rFonts w:ascii="Times New Roman" w:hAnsi="Times New Roman"/>
          <w:sz w:val="28"/>
          <w:szCs w:val="28"/>
        </w:rPr>
        <w:t xml:space="preserve">года в сумме </w:t>
      </w:r>
      <w:r w:rsidR="008F1B24">
        <w:rPr>
          <w:rFonts w:ascii="Times New Roman" w:hAnsi="Times New Roman"/>
          <w:sz w:val="28"/>
          <w:szCs w:val="28"/>
        </w:rPr>
        <w:t xml:space="preserve">0,0 тыс. </w:t>
      </w:r>
      <w:r w:rsidR="00895DBF"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FB2357">
        <w:rPr>
          <w:rFonts w:ascii="Times New Roman" w:hAnsi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895DBF"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8F1B24">
        <w:rPr>
          <w:rFonts w:ascii="Times New Roman" w:hAnsi="Times New Roman"/>
          <w:sz w:val="28"/>
          <w:szCs w:val="28"/>
        </w:rPr>
        <w:t xml:space="preserve">0,0 тыс. </w:t>
      </w:r>
      <w:r w:rsidR="00895DBF" w:rsidRPr="00DF2C7B">
        <w:rPr>
          <w:rFonts w:ascii="Times New Roman" w:hAnsi="Times New Roman"/>
          <w:sz w:val="28"/>
          <w:szCs w:val="28"/>
        </w:rPr>
        <w:t xml:space="preserve"> рублей, и на 1 января </w:t>
      </w:r>
      <w:r w:rsidR="00FB2357">
        <w:rPr>
          <w:rFonts w:ascii="Times New Roman" w:hAnsi="Times New Roman"/>
          <w:sz w:val="28"/>
          <w:szCs w:val="28"/>
        </w:rPr>
        <w:t>2026</w:t>
      </w:r>
      <w:r w:rsidR="00895DBF" w:rsidRPr="00DF2C7B">
        <w:rPr>
          <w:rFonts w:ascii="Times New Roman" w:hAnsi="Times New Roman"/>
          <w:sz w:val="28"/>
          <w:szCs w:val="28"/>
        </w:rPr>
        <w:t xml:space="preserve"> года в сумме </w:t>
      </w:r>
      <w:r w:rsidR="008F1B24">
        <w:rPr>
          <w:rFonts w:ascii="Times New Roman" w:hAnsi="Times New Roman"/>
          <w:sz w:val="28"/>
          <w:szCs w:val="28"/>
        </w:rPr>
        <w:t>0,0 тыс.</w:t>
      </w:r>
      <w:r w:rsidR="00895DBF"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FB2357">
        <w:rPr>
          <w:rFonts w:ascii="Times New Roman" w:hAnsi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895DBF"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8F1B24">
        <w:rPr>
          <w:rFonts w:ascii="Times New Roman" w:hAnsi="Times New Roman"/>
          <w:sz w:val="28"/>
          <w:szCs w:val="28"/>
        </w:rPr>
        <w:t>0,0 тыс.</w:t>
      </w:r>
      <w:r w:rsidR="00895DBF" w:rsidRPr="00DF2C7B">
        <w:rPr>
          <w:rFonts w:ascii="Times New Roman" w:hAnsi="Times New Roman"/>
          <w:sz w:val="28"/>
          <w:szCs w:val="28"/>
        </w:rPr>
        <w:t xml:space="preserve"> рублей.</w:t>
      </w:r>
    </w:p>
    <w:p w:rsidR="00895DBF" w:rsidRPr="007D5205" w:rsidRDefault="0088333D" w:rsidP="00895D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333D">
        <w:rPr>
          <w:rFonts w:ascii="Times New Roman" w:hAnsi="Times New Roman"/>
          <w:sz w:val="28"/>
          <w:szCs w:val="28"/>
        </w:rPr>
        <w:t>2</w:t>
      </w:r>
      <w:r w:rsidR="00895DBF" w:rsidRPr="0088333D">
        <w:rPr>
          <w:rFonts w:ascii="Times New Roman" w:hAnsi="Times New Roman"/>
          <w:sz w:val="28"/>
          <w:szCs w:val="28"/>
        </w:rPr>
        <w:t>.</w:t>
      </w:r>
      <w:r w:rsidRPr="0088333D">
        <w:rPr>
          <w:rFonts w:ascii="Times New Roman" w:hAnsi="Times New Roman"/>
          <w:sz w:val="28"/>
          <w:szCs w:val="28"/>
        </w:rPr>
        <w:t> </w:t>
      </w:r>
      <w:r w:rsidR="00895DBF" w:rsidRPr="0088333D">
        <w:rPr>
          <w:rFonts w:ascii="Times New Roman" w:hAnsi="Times New Roman"/>
          <w:sz w:val="28"/>
          <w:szCs w:val="28"/>
        </w:rPr>
        <w:t xml:space="preserve">Установить объем расходов </w:t>
      </w:r>
      <w:r w:rsidR="005026EE" w:rsidRPr="0088333D">
        <w:rPr>
          <w:rFonts w:ascii="Times New Roman" w:hAnsi="Times New Roman"/>
          <w:sz w:val="28"/>
          <w:szCs w:val="28"/>
        </w:rPr>
        <w:t>местного</w:t>
      </w:r>
      <w:r w:rsidR="00895DBF" w:rsidRPr="0088333D">
        <w:rPr>
          <w:rFonts w:ascii="Times New Roman" w:hAnsi="Times New Roman"/>
          <w:sz w:val="28"/>
          <w:szCs w:val="28"/>
        </w:rPr>
        <w:t xml:space="preserve"> бюджета на обслуживание муниципального долга </w:t>
      </w:r>
      <w:r w:rsidR="00FB2357">
        <w:rPr>
          <w:rFonts w:ascii="Times New Roman" w:hAnsi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895DBF" w:rsidRPr="00DF2C7B">
        <w:rPr>
          <w:rFonts w:ascii="Times New Roman" w:hAnsi="Times New Roman"/>
          <w:sz w:val="28"/>
          <w:szCs w:val="28"/>
        </w:rPr>
        <w:t xml:space="preserve">на </w:t>
      </w:r>
      <w:r w:rsidR="00FB2357">
        <w:rPr>
          <w:rFonts w:ascii="Times New Roman" w:hAnsi="Times New Roman"/>
          <w:sz w:val="28"/>
          <w:szCs w:val="28"/>
        </w:rPr>
        <w:t>2024</w:t>
      </w:r>
      <w:r w:rsidR="00895DBF" w:rsidRPr="00DF2C7B">
        <w:rPr>
          <w:rFonts w:ascii="Times New Roman" w:hAnsi="Times New Roman"/>
          <w:sz w:val="28"/>
          <w:szCs w:val="28"/>
        </w:rPr>
        <w:t xml:space="preserve"> год в </w:t>
      </w:r>
      <w:r w:rsidR="00895DBF" w:rsidRPr="007D5205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 w:rsidR="008F1B24">
        <w:rPr>
          <w:rFonts w:ascii="Times New Roman" w:hAnsi="Times New Roman"/>
          <w:color w:val="000000"/>
          <w:sz w:val="28"/>
          <w:szCs w:val="28"/>
        </w:rPr>
        <w:t>0,0 тыс.</w:t>
      </w:r>
      <w:r w:rsidR="00895DBF" w:rsidRPr="007D5205">
        <w:rPr>
          <w:rFonts w:ascii="Times New Roman" w:hAnsi="Times New Roman"/>
          <w:sz w:val="28"/>
          <w:szCs w:val="28"/>
        </w:rPr>
        <w:t xml:space="preserve"> </w:t>
      </w:r>
      <w:r w:rsidR="00895DBF" w:rsidRPr="007D5205">
        <w:rPr>
          <w:rFonts w:ascii="Times New Roman" w:hAnsi="Times New Roman"/>
          <w:color w:val="000000"/>
          <w:sz w:val="28"/>
          <w:szCs w:val="28"/>
        </w:rPr>
        <w:t xml:space="preserve">рублей, на </w:t>
      </w:r>
      <w:r w:rsidR="00FB2357">
        <w:rPr>
          <w:rFonts w:ascii="Times New Roman" w:hAnsi="Times New Roman"/>
          <w:color w:val="000000"/>
          <w:sz w:val="28"/>
          <w:szCs w:val="28"/>
        </w:rPr>
        <w:t>2025</w:t>
      </w:r>
      <w:r w:rsidR="00895DBF" w:rsidRPr="007D5205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8F1B24">
        <w:rPr>
          <w:rFonts w:ascii="Times New Roman" w:hAnsi="Times New Roman"/>
          <w:color w:val="000000"/>
          <w:sz w:val="28"/>
          <w:szCs w:val="28"/>
        </w:rPr>
        <w:lastRenderedPageBreak/>
        <w:t>0,0 тыс.</w:t>
      </w:r>
      <w:r w:rsidR="00895DBF" w:rsidRPr="007D5205">
        <w:rPr>
          <w:rFonts w:ascii="Times New Roman" w:hAnsi="Times New Roman"/>
          <w:color w:val="000000"/>
          <w:sz w:val="28"/>
          <w:szCs w:val="28"/>
        </w:rPr>
        <w:t xml:space="preserve"> рублей и на </w:t>
      </w:r>
      <w:r w:rsidR="00FB2357">
        <w:rPr>
          <w:rFonts w:ascii="Times New Roman" w:hAnsi="Times New Roman"/>
          <w:color w:val="000000"/>
          <w:sz w:val="28"/>
          <w:szCs w:val="28"/>
        </w:rPr>
        <w:t>2026</w:t>
      </w:r>
      <w:r w:rsidR="00895DBF" w:rsidRPr="007D5205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8F1B24">
        <w:rPr>
          <w:rFonts w:ascii="Times New Roman" w:hAnsi="Times New Roman"/>
          <w:color w:val="000000"/>
          <w:sz w:val="28"/>
          <w:szCs w:val="28"/>
        </w:rPr>
        <w:t>0,0 тыс.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5DBF" w:rsidRPr="007D5205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7B66DB" w:rsidRPr="007D5205" w:rsidRDefault="007B66DB" w:rsidP="00895D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6DB" w:rsidRPr="007D5205" w:rsidRDefault="007B66DB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D520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B33A44">
        <w:rPr>
          <w:rFonts w:ascii="Times New Roman" w:hAnsi="Times New Roman" w:cs="Times New Roman"/>
          <w:b/>
          <w:sz w:val="28"/>
          <w:szCs w:val="28"/>
        </w:rPr>
        <w:t>9</w:t>
      </w:r>
      <w:r w:rsidR="0088333D" w:rsidRPr="007D5205">
        <w:rPr>
          <w:rFonts w:ascii="Times New Roman" w:hAnsi="Times New Roman" w:cs="Times New Roman"/>
          <w:b/>
          <w:sz w:val="28"/>
          <w:szCs w:val="28"/>
        </w:rPr>
        <w:t>. </w:t>
      </w:r>
      <w:r w:rsidRPr="007D5205">
        <w:rPr>
          <w:rFonts w:ascii="Times New Roman" w:hAnsi="Times New Roman" w:cs="Times New Roman"/>
          <w:b/>
          <w:sz w:val="28"/>
          <w:szCs w:val="28"/>
        </w:rPr>
        <w:t xml:space="preserve">Особенности использования остатков средств </w:t>
      </w:r>
      <w:r w:rsidR="005026EE" w:rsidRPr="007D5205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7D5205">
        <w:rPr>
          <w:rFonts w:ascii="Times New Roman" w:hAnsi="Times New Roman" w:cs="Times New Roman"/>
          <w:b/>
          <w:sz w:val="28"/>
          <w:szCs w:val="28"/>
        </w:rPr>
        <w:t>бюджета на начало текущего финансового года</w:t>
      </w:r>
    </w:p>
    <w:p w:rsidR="007B66DB" w:rsidRPr="007D5205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B21" w:rsidRPr="007D5205" w:rsidRDefault="00134260" w:rsidP="00F34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>1.</w:t>
      </w:r>
      <w:r w:rsidR="0088333D" w:rsidRPr="007D5205">
        <w:rPr>
          <w:rFonts w:ascii="Times New Roman" w:hAnsi="Times New Roman" w:cs="Times New Roman"/>
          <w:sz w:val="28"/>
          <w:szCs w:val="28"/>
        </w:rPr>
        <w:t> </w:t>
      </w:r>
      <w:r w:rsidR="00F34B21" w:rsidRPr="007D5205">
        <w:rPr>
          <w:rFonts w:ascii="Times New Roman" w:hAnsi="Times New Roman" w:cs="Times New Roman"/>
          <w:sz w:val="28"/>
          <w:szCs w:val="28"/>
        </w:rPr>
        <w:t>Установить</w:t>
      </w:r>
      <w:r w:rsidR="00F34B21" w:rsidRPr="00DF2C7B">
        <w:rPr>
          <w:rFonts w:ascii="Times New Roman" w:hAnsi="Times New Roman" w:cs="Times New Roman"/>
          <w:sz w:val="28"/>
          <w:szCs w:val="28"/>
        </w:rPr>
        <w:t xml:space="preserve">, что остатки средств </w:t>
      </w:r>
      <w:r w:rsidR="005026EE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F34B21" w:rsidRPr="00DF2C7B">
        <w:rPr>
          <w:rFonts w:ascii="Times New Roman" w:hAnsi="Times New Roman" w:cs="Times New Roman"/>
          <w:sz w:val="28"/>
          <w:szCs w:val="28"/>
        </w:rPr>
        <w:t xml:space="preserve">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8771D2">
        <w:rPr>
          <w:rFonts w:ascii="Times New Roman" w:hAnsi="Times New Roman" w:cs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F34B21" w:rsidRPr="00DF2C7B">
        <w:rPr>
          <w:rFonts w:ascii="Times New Roman" w:hAnsi="Times New Roman" w:cs="Times New Roman"/>
          <w:sz w:val="28"/>
          <w:szCs w:val="28"/>
        </w:rPr>
        <w:t xml:space="preserve"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</w:t>
      </w:r>
      <w:r w:rsidR="00F34B21" w:rsidRPr="007D5205">
        <w:rPr>
          <w:rFonts w:ascii="Times New Roman" w:hAnsi="Times New Roman" w:cs="Times New Roman"/>
          <w:sz w:val="28"/>
          <w:szCs w:val="28"/>
        </w:rPr>
        <w:t>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7B66DB" w:rsidRPr="007D5205" w:rsidRDefault="007B66DB" w:rsidP="00F34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6DB" w:rsidRPr="007D5205" w:rsidRDefault="007B66DB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D520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15F85" w:rsidRPr="007D5205">
        <w:rPr>
          <w:rFonts w:ascii="Times New Roman" w:hAnsi="Times New Roman" w:cs="Times New Roman"/>
          <w:b/>
          <w:sz w:val="28"/>
          <w:szCs w:val="28"/>
        </w:rPr>
        <w:t>1</w:t>
      </w:r>
      <w:r w:rsidR="00B33A44">
        <w:rPr>
          <w:rFonts w:ascii="Times New Roman" w:hAnsi="Times New Roman" w:cs="Times New Roman"/>
          <w:b/>
          <w:sz w:val="28"/>
          <w:szCs w:val="28"/>
        </w:rPr>
        <w:t>0</w:t>
      </w:r>
      <w:r w:rsidRPr="007D5205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 w:rsidR="005E298A" w:rsidRPr="007D5205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7D5205">
        <w:rPr>
          <w:rFonts w:ascii="Times New Roman" w:hAnsi="Times New Roman" w:cs="Times New Roman"/>
          <w:b/>
          <w:sz w:val="28"/>
          <w:szCs w:val="28"/>
        </w:rPr>
        <w:t xml:space="preserve">бюджета в </w:t>
      </w:r>
      <w:r w:rsidR="008771D2">
        <w:rPr>
          <w:rFonts w:ascii="Times New Roman" w:hAnsi="Times New Roman" w:cs="Times New Roman"/>
          <w:b/>
          <w:sz w:val="28"/>
          <w:szCs w:val="28"/>
        </w:rPr>
        <w:t>2024</w:t>
      </w:r>
      <w:r w:rsidR="0088333D" w:rsidRPr="007D5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205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7B66DB" w:rsidRPr="007D5205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260" w:rsidRPr="00DF2C7B" w:rsidRDefault="007B66DB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>1. </w:t>
      </w:r>
      <w:r w:rsidR="00134260" w:rsidRPr="007D5205">
        <w:rPr>
          <w:rFonts w:ascii="Times New Roman" w:hAnsi="Times New Roman" w:cs="Times New Roman"/>
          <w:sz w:val="28"/>
          <w:szCs w:val="28"/>
        </w:rPr>
        <w:t xml:space="preserve">Установить в соответствии с пунктом 8 статьи 217 Бюджетного кодекса Российской Федерации 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следующие основания для внесения в </w:t>
      </w:r>
      <w:r w:rsidR="008771D2">
        <w:rPr>
          <w:rFonts w:ascii="Times New Roman" w:hAnsi="Times New Roman" w:cs="Times New Roman"/>
          <w:sz w:val="28"/>
          <w:szCs w:val="28"/>
        </w:rPr>
        <w:t>2024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получателями бюджетных средств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134260"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134260" w:rsidRPr="00DF2C7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</w:t>
      </w:r>
      <w:r w:rsidR="001E7986" w:rsidRPr="00DF2C7B">
        <w:rPr>
          <w:rFonts w:ascii="Times New Roman" w:hAnsi="Times New Roman" w:cs="Times New Roman"/>
          <w:sz w:val="28"/>
          <w:szCs w:val="28"/>
        </w:rPr>
        <w:t>менения бюджетной классификации</w:t>
      </w:r>
      <w:r w:rsidR="00134260" w:rsidRPr="00DF2C7B">
        <w:rPr>
          <w:rFonts w:ascii="Times New Roman" w:hAnsi="Times New Roman" w:cs="Times New Roman"/>
          <w:sz w:val="28"/>
          <w:szCs w:val="28"/>
        </w:rPr>
        <w:t>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15F85" w:rsidRPr="00DF2C7B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</w:t>
      </w:r>
      <w:r w:rsidR="00134260" w:rsidRPr="00DF2C7B">
        <w:rPr>
          <w:rFonts w:ascii="Times New Roman" w:hAnsi="Times New Roman" w:cs="Times New Roman"/>
          <w:sz w:val="28"/>
          <w:szCs w:val="28"/>
        </w:rPr>
        <w:t>, между видами расходов, обусловленное изменением законодательства;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</w:t>
      </w:r>
      <w:r w:rsidR="00134260"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административных штрафов, предусматривающих обращение взыскания на средства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134260" w:rsidRPr="00DF2C7B">
        <w:rPr>
          <w:rFonts w:ascii="Times New Roman" w:hAnsi="Times New Roman" w:cs="Times New Roman"/>
          <w:sz w:val="28"/>
          <w:szCs w:val="28"/>
        </w:rPr>
        <w:t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</w:t>
      </w:r>
      <w:r w:rsidR="00C863B4"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="00134260"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(районными) </w:t>
      </w:r>
      <w:r w:rsidR="00134260" w:rsidRPr="00DF2C7B">
        <w:rPr>
          <w:rFonts w:ascii="Times New Roman" w:hAnsi="Times New Roman" w:cs="Times New Roman"/>
          <w:sz w:val="28"/>
          <w:szCs w:val="28"/>
        </w:rPr>
        <w:t>органами исполнительной власти или физическими и юридическими лицами, сверх о</w:t>
      </w:r>
      <w:r w:rsidR="00C863B4"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="00134260"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="00134260" w:rsidRPr="00DF2C7B">
        <w:rPr>
          <w:rFonts w:ascii="Times New Roman" w:hAnsi="Times New Roman" w:cs="Times New Roman"/>
          <w:sz w:val="28"/>
          <w:szCs w:val="28"/>
        </w:rPr>
        <w:t>распределение на основании областных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 (районных)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областного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 (районного)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бюджета, или безвозмездных поступлений от физических и юридических лиц, имеющих целевое назначение,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местному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бюджету сверх объемов, утвержденных </w:t>
      </w:r>
      <w:r w:rsidR="00C863B4">
        <w:rPr>
          <w:rFonts w:ascii="Times New Roman" w:hAnsi="Times New Roman" w:cs="Times New Roman"/>
          <w:sz w:val="28"/>
          <w:szCs w:val="28"/>
        </w:rPr>
        <w:t>настоящим Р</w:t>
      </w:r>
      <w:r w:rsidR="00134260"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бюджета, на основании соглашений (проектов соглашений) с областными 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(районными) 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="005E298A" w:rsidRPr="00DF2C7B">
        <w:rPr>
          <w:rFonts w:ascii="Times New Roman" w:hAnsi="Times New Roman" w:cs="Times New Roman"/>
          <w:sz w:val="28"/>
          <w:szCs w:val="28"/>
        </w:rPr>
        <w:t>исполнительной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власти о предоставлении средств из областного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 (районного)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 и (или) правового акта, определяющего долю софинансирования расходного обязательства из областного 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(районного) </w:t>
      </w:r>
      <w:r w:rsidR="00134260" w:rsidRPr="00DF2C7B">
        <w:rPr>
          <w:rFonts w:ascii="Times New Roman" w:hAnsi="Times New Roman" w:cs="Times New Roman"/>
          <w:sz w:val="28"/>
          <w:szCs w:val="28"/>
        </w:rPr>
        <w:t>бюджета;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="00134260"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(районный) </w:t>
      </w:r>
      <w:r w:rsidR="00134260" w:rsidRPr="00DF2C7B">
        <w:rPr>
          <w:rFonts w:ascii="Times New Roman" w:hAnsi="Times New Roman" w:cs="Times New Roman"/>
          <w:sz w:val="28"/>
          <w:szCs w:val="28"/>
        </w:rPr>
        <w:t>бюджет в результате нарушения исполнения обязательств, предусмотренных соглашениями о предоставлении с</w:t>
      </w:r>
      <w:r w:rsidR="005B5718" w:rsidRPr="00DF2C7B">
        <w:rPr>
          <w:rFonts w:ascii="Times New Roman" w:hAnsi="Times New Roman" w:cs="Times New Roman"/>
          <w:sz w:val="28"/>
          <w:szCs w:val="28"/>
        </w:rPr>
        <w:t xml:space="preserve">убсидии из областного 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(районного) </w:t>
      </w:r>
      <w:r w:rsidR="005B5718" w:rsidRPr="00DF2C7B">
        <w:rPr>
          <w:rFonts w:ascii="Times New Roman" w:hAnsi="Times New Roman" w:cs="Times New Roman"/>
          <w:sz w:val="28"/>
          <w:szCs w:val="28"/>
        </w:rPr>
        <w:t>бюджета;</w:t>
      </w:r>
    </w:p>
    <w:p w:rsidR="00134260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11) 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главным распорядителям бюджетных средств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</w:t>
      </w:r>
      <w:r w:rsidR="00C15F85" w:rsidRPr="00DF2C7B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</w:t>
      </w:r>
      <w:r w:rsidR="00134260" w:rsidRPr="00DF2C7B">
        <w:rPr>
          <w:rFonts w:ascii="Times New Roman" w:hAnsi="Times New Roman" w:cs="Times New Roman"/>
          <w:sz w:val="28"/>
          <w:szCs w:val="28"/>
        </w:rPr>
        <w:t>, между разделами, подразделами, целевыми статьями и видами расходов классификации расходов бюджетов в целях реализации региональных проектов</w:t>
      </w:r>
      <w:r w:rsidR="005B5718" w:rsidRPr="00DF2C7B">
        <w:rPr>
          <w:rFonts w:ascii="Times New Roman" w:hAnsi="Times New Roman" w:cs="Times New Roman"/>
          <w:sz w:val="28"/>
          <w:szCs w:val="28"/>
        </w:rPr>
        <w:t>;</w:t>
      </w:r>
    </w:p>
    <w:p w:rsidR="005B5718" w:rsidRPr="00DF2C7B" w:rsidRDefault="007D5205" w:rsidP="001342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="005B5718"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5B5718" w:rsidRPr="00DF2C7B">
        <w:rPr>
          <w:rFonts w:ascii="Times New Roman" w:hAnsi="Times New Roman" w:cs="Times New Roman"/>
          <w:sz w:val="28"/>
          <w:szCs w:val="28"/>
        </w:rPr>
        <w:t xml:space="preserve"> бюджета на исполнение расходных обязательств, в целях финансового обеспечения (софинансирования) которых из </w:t>
      </w:r>
      <w:r w:rsidR="00C15F85" w:rsidRPr="00DF2C7B">
        <w:rPr>
          <w:rFonts w:ascii="Times New Roman" w:hAnsi="Times New Roman" w:cs="Times New Roman"/>
          <w:sz w:val="28"/>
          <w:szCs w:val="28"/>
        </w:rPr>
        <w:t xml:space="preserve">других бюджетов бюджетной системы Российской Федерации </w:t>
      </w:r>
      <w:r w:rsidR="005B5718" w:rsidRPr="00DF2C7B">
        <w:rPr>
          <w:rFonts w:ascii="Times New Roman" w:hAnsi="Times New Roman" w:cs="Times New Roman"/>
          <w:sz w:val="28"/>
          <w:szCs w:val="28"/>
        </w:rPr>
        <w:t>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</w:t>
      </w:r>
      <w:r w:rsidR="001E7986" w:rsidRPr="00DF2C7B">
        <w:rPr>
          <w:rFonts w:ascii="Times New Roman" w:hAnsi="Times New Roman" w:cs="Times New Roman"/>
          <w:sz w:val="28"/>
          <w:szCs w:val="28"/>
        </w:rPr>
        <w:t>ах одного регио</w:t>
      </w:r>
      <w:r w:rsidR="00C863B4">
        <w:rPr>
          <w:rFonts w:ascii="Times New Roman" w:hAnsi="Times New Roman" w:cs="Times New Roman"/>
          <w:sz w:val="28"/>
          <w:szCs w:val="28"/>
        </w:rPr>
        <w:t>нального проекта;</w:t>
      </w:r>
    </w:p>
    <w:p w:rsidR="001E7986" w:rsidRPr="00DF2C7B" w:rsidRDefault="007D5205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 </w:t>
      </w:r>
      <w:r w:rsidR="001E7986"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</w:t>
      </w:r>
      <w:r w:rsidR="005E298A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="001E7986" w:rsidRPr="00DF2C7B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году, в целях исполнения решений администрации </w:t>
      </w:r>
      <w:r w:rsidR="008771D2">
        <w:rPr>
          <w:rFonts w:ascii="Times New Roman" w:hAnsi="Times New Roman" w:cs="Times New Roman"/>
          <w:sz w:val="28"/>
          <w:szCs w:val="28"/>
        </w:rPr>
        <w:t xml:space="preserve">Пешковского сельсовета Убинского района Новосибирской области </w:t>
      </w:r>
      <w:r w:rsidR="001E7986" w:rsidRPr="00DF2C7B">
        <w:rPr>
          <w:rFonts w:ascii="Times New Roman" w:hAnsi="Times New Roman" w:cs="Times New Roman"/>
          <w:sz w:val="28"/>
          <w:szCs w:val="28"/>
        </w:rPr>
        <w:t>по погашению просроченной кредиторской задолженности главного распорядителя</w:t>
      </w:r>
      <w:r w:rsidR="005E298A" w:rsidRPr="00DF2C7B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="001E7986" w:rsidRPr="00DF2C7B">
        <w:rPr>
          <w:rFonts w:ascii="Times New Roman" w:hAnsi="Times New Roman" w:cs="Times New Roman"/>
          <w:sz w:val="28"/>
          <w:szCs w:val="28"/>
        </w:rPr>
        <w:t xml:space="preserve"> бюджета и (или) находящихся в его ведении муниципальных учреждений </w:t>
      </w:r>
      <w:r w:rsidR="008771D2">
        <w:rPr>
          <w:rFonts w:ascii="Times New Roman" w:hAnsi="Times New Roman" w:cs="Times New Roman"/>
          <w:sz w:val="28"/>
          <w:szCs w:val="28"/>
        </w:rPr>
        <w:t>Пешковского сельсовета Убинского района Новосибирской области</w:t>
      </w:r>
      <w:r w:rsidR="001E7986" w:rsidRPr="00DF2C7B">
        <w:rPr>
          <w:rFonts w:ascii="Times New Roman" w:hAnsi="Times New Roman" w:cs="Times New Roman"/>
          <w:sz w:val="28"/>
          <w:szCs w:val="28"/>
        </w:rPr>
        <w:t>.</w:t>
      </w:r>
    </w:p>
    <w:p w:rsidR="00CE3FA6" w:rsidRPr="00581F7A" w:rsidRDefault="00CE3FA6" w:rsidP="005E29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66DB" w:rsidRPr="00DF2C7B" w:rsidRDefault="007B66DB" w:rsidP="007B66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15F85" w:rsidRPr="00DF2C7B">
        <w:rPr>
          <w:rFonts w:ascii="Times New Roman" w:hAnsi="Times New Roman" w:cs="Times New Roman"/>
          <w:b/>
          <w:sz w:val="28"/>
          <w:szCs w:val="28"/>
        </w:rPr>
        <w:t>1</w:t>
      </w:r>
      <w:r w:rsidR="00B33A44">
        <w:rPr>
          <w:rFonts w:ascii="Times New Roman" w:hAnsi="Times New Roman" w:cs="Times New Roman"/>
          <w:b/>
          <w:sz w:val="28"/>
          <w:szCs w:val="28"/>
        </w:rPr>
        <w:t>1</w:t>
      </w:r>
      <w:r w:rsidR="007D5205">
        <w:rPr>
          <w:rFonts w:ascii="Times New Roman" w:hAnsi="Times New Roman" w:cs="Times New Roman"/>
          <w:b/>
          <w:sz w:val="28"/>
          <w:szCs w:val="28"/>
        </w:rPr>
        <w:t>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Вступление в силу настоящего </w:t>
      </w:r>
      <w:r w:rsidR="00134260" w:rsidRPr="00DF2C7B"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Настоящ</w:t>
      </w:r>
      <w:r w:rsidR="00134260" w:rsidRPr="00DF2C7B">
        <w:rPr>
          <w:rFonts w:ascii="Times New Roman" w:hAnsi="Times New Roman" w:cs="Times New Roman"/>
          <w:sz w:val="28"/>
          <w:szCs w:val="28"/>
        </w:rPr>
        <w:t>ее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DF2C7B">
        <w:rPr>
          <w:rFonts w:ascii="Times New Roman" w:hAnsi="Times New Roman" w:cs="Times New Roman"/>
          <w:sz w:val="28"/>
          <w:szCs w:val="28"/>
        </w:rPr>
        <w:t>Решение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вступает в силу с 1 января </w:t>
      </w:r>
      <w:r w:rsidR="008771D2">
        <w:rPr>
          <w:rFonts w:ascii="Times New Roman" w:hAnsi="Times New Roman" w:cs="Times New Roman"/>
          <w:sz w:val="28"/>
          <w:szCs w:val="28"/>
        </w:rPr>
        <w:t>2024</w:t>
      </w:r>
      <w:r w:rsidR="005C0B94" w:rsidRPr="00DF2C7B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7B66DB" w:rsidRPr="00DF2C7B" w:rsidRDefault="007B66DB" w:rsidP="007B6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71E5" w:rsidRPr="00DF2C7B" w:rsidRDefault="00EE71E5" w:rsidP="002D2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1D2" w:rsidRDefault="00C02E49" w:rsidP="002D2EC3">
      <w:pPr>
        <w:pStyle w:val="2"/>
        <w:widowControl w:val="0"/>
        <w:ind w:firstLine="0"/>
        <w:rPr>
          <w:sz w:val="28"/>
          <w:szCs w:val="28"/>
        </w:rPr>
      </w:pPr>
      <w:r w:rsidRPr="00DF2C7B">
        <w:rPr>
          <w:bCs/>
          <w:sz w:val="28"/>
          <w:szCs w:val="28"/>
        </w:rPr>
        <w:t>Г</w:t>
      </w:r>
      <w:r w:rsidR="000529CF" w:rsidRPr="00DF2C7B">
        <w:rPr>
          <w:bCs/>
          <w:sz w:val="28"/>
          <w:szCs w:val="28"/>
        </w:rPr>
        <w:t>лав</w:t>
      </w:r>
      <w:r w:rsidR="002165DE" w:rsidRPr="00DF2C7B">
        <w:rPr>
          <w:bCs/>
          <w:sz w:val="28"/>
          <w:szCs w:val="28"/>
        </w:rPr>
        <w:t>а</w:t>
      </w:r>
      <w:r w:rsidR="000529CF" w:rsidRPr="00DF2C7B">
        <w:rPr>
          <w:bCs/>
          <w:sz w:val="28"/>
          <w:szCs w:val="28"/>
        </w:rPr>
        <w:t xml:space="preserve"> </w:t>
      </w:r>
      <w:r w:rsidR="005C0B94" w:rsidRPr="00DF2C7B">
        <w:rPr>
          <w:bCs/>
          <w:sz w:val="28"/>
          <w:szCs w:val="28"/>
        </w:rPr>
        <w:t xml:space="preserve"> </w:t>
      </w:r>
      <w:r w:rsidR="008771D2">
        <w:rPr>
          <w:sz w:val="28"/>
          <w:szCs w:val="28"/>
        </w:rPr>
        <w:t>Пешковского сельсовета</w:t>
      </w:r>
    </w:p>
    <w:p w:rsidR="005C0B94" w:rsidRPr="00DF2C7B" w:rsidRDefault="008771D2" w:rsidP="002D2EC3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                                          В.И. Петухов</w:t>
      </w:r>
      <w:r w:rsidR="000529CF" w:rsidRPr="00DF2C7B">
        <w:rPr>
          <w:bCs/>
          <w:sz w:val="28"/>
          <w:szCs w:val="28"/>
        </w:rPr>
        <w:t xml:space="preserve"> </w:t>
      </w:r>
    </w:p>
    <w:p w:rsidR="005C0B94" w:rsidRPr="00DF2C7B" w:rsidRDefault="005C0B94" w:rsidP="002D2EC3">
      <w:pPr>
        <w:pStyle w:val="2"/>
        <w:widowControl w:val="0"/>
        <w:ind w:firstLine="0"/>
        <w:rPr>
          <w:bCs/>
          <w:sz w:val="28"/>
          <w:szCs w:val="28"/>
        </w:rPr>
      </w:pPr>
    </w:p>
    <w:p w:rsidR="005C0B94" w:rsidRPr="00DF2C7B" w:rsidRDefault="005C0B94" w:rsidP="005C0B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8771D2" w:rsidRDefault="008771D2" w:rsidP="005C0B94">
      <w:pPr>
        <w:pStyle w:val="2"/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>Пешковского сельсовета Убинского района</w:t>
      </w:r>
    </w:p>
    <w:p w:rsidR="005C0B94" w:rsidRPr="00DF2C7B" w:rsidRDefault="008771D2" w:rsidP="005C0B94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   Е.А. Аверченко</w:t>
      </w:r>
      <w:r w:rsidR="005C0B94" w:rsidRPr="00DF2C7B">
        <w:rPr>
          <w:b/>
          <w:i/>
        </w:rPr>
        <w:t xml:space="preserve"> </w:t>
      </w:r>
      <w:r w:rsidR="005C0B94" w:rsidRPr="00DF2C7B">
        <w:rPr>
          <w:bCs/>
          <w:sz w:val="28"/>
          <w:szCs w:val="28"/>
        </w:rPr>
        <w:t xml:space="preserve"> </w:t>
      </w:r>
    </w:p>
    <w:sectPr w:rsidR="005C0B94" w:rsidRPr="00DF2C7B" w:rsidSect="00FF2178">
      <w:headerReference w:type="default" r:id="rId9"/>
      <w:footerReference w:type="default" r:id="rId10"/>
      <w:headerReference w:type="first" r:id="rId11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869" w:rsidRDefault="001D4869" w:rsidP="00FC75C1">
      <w:pPr>
        <w:spacing w:after="0" w:line="240" w:lineRule="auto"/>
      </w:pPr>
      <w:r>
        <w:separator/>
      </w:r>
    </w:p>
  </w:endnote>
  <w:endnote w:type="continuationSeparator" w:id="0">
    <w:p w:rsidR="001D4869" w:rsidRDefault="001D4869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5E298A">
    <w:pPr>
      <w:pStyle w:val="a7"/>
      <w:jc w:val="center"/>
    </w:pPr>
  </w:p>
  <w:p w:rsidR="005E298A" w:rsidRDefault="005E298A">
    <w:pPr>
      <w:pStyle w:val="a7"/>
      <w:jc w:val="center"/>
    </w:pPr>
  </w:p>
  <w:p w:rsidR="005E298A" w:rsidRDefault="005E298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869" w:rsidRDefault="001D4869" w:rsidP="00FC75C1">
      <w:pPr>
        <w:spacing w:after="0" w:line="240" w:lineRule="auto"/>
      </w:pPr>
      <w:r>
        <w:separator/>
      </w:r>
    </w:p>
  </w:footnote>
  <w:footnote w:type="continuationSeparator" w:id="0">
    <w:p w:rsidR="001D4869" w:rsidRDefault="001D4869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E26D5E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5E298A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D553B5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5E29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5E298A">
    <w:pPr>
      <w:pStyle w:val="a5"/>
      <w:jc w:val="center"/>
      <w:rPr>
        <w:rFonts w:ascii="Times New Roman" w:hAnsi="Times New Roman"/>
        <w:sz w:val="20"/>
        <w:szCs w:val="20"/>
      </w:rPr>
    </w:pPr>
  </w:p>
  <w:p w:rsidR="005E298A" w:rsidRDefault="005E298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6A112D"/>
    <w:multiLevelType w:val="hybridMultilevel"/>
    <w:tmpl w:val="3576443C"/>
    <w:lvl w:ilvl="0" w:tplc="1FDCA2B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5AA7707B"/>
    <w:multiLevelType w:val="hybridMultilevel"/>
    <w:tmpl w:val="9AE85130"/>
    <w:lvl w:ilvl="0" w:tplc="62DE4C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8"/>
  </w:num>
  <w:num w:numId="7">
    <w:abstractNumId w:val="12"/>
  </w:num>
  <w:num w:numId="8">
    <w:abstractNumId w:val="9"/>
  </w:num>
  <w:num w:numId="9">
    <w:abstractNumId w:val="5"/>
  </w:num>
  <w:num w:numId="10">
    <w:abstractNumId w:val="13"/>
  </w:num>
  <w:num w:numId="11">
    <w:abstractNumId w:val="11"/>
  </w:num>
  <w:num w:numId="12">
    <w:abstractNumId w:val="14"/>
  </w:num>
  <w:num w:numId="13">
    <w:abstractNumId w:val="4"/>
  </w:num>
  <w:num w:numId="14">
    <w:abstractNumId w:val="15"/>
  </w:num>
  <w:num w:numId="15">
    <w:abstractNumId w:val="6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attachedTemplate r:id="rId1"/>
  <w:defaultTabStop w:val="708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FA321D"/>
    <w:rsid w:val="00001C9A"/>
    <w:rsid w:val="00001FF6"/>
    <w:rsid w:val="000025AB"/>
    <w:rsid w:val="00002DE1"/>
    <w:rsid w:val="000038D7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1C6B"/>
    <w:rsid w:val="00012915"/>
    <w:rsid w:val="00012D9C"/>
    <w:rsid w:val="000131C9"/>
    <w:rsid w:val="000146A2"/>
    <w:rsid w:val="00014D1C"/>
    <w:rsid w:val="00015809"/>
    <w:rsid w:val="00016B6F"/>
    <w:rsid w:val="00016D88"/>
    <w:rsid w:val="00016EF2"/>
    <w:rsid w:val="00017FCE"/>
    <w:rsid w:val="00023221"/>
    <w:rsid w:val="00023F13"/>
    <w:rsid w:val="00023FF4"/>
    <w:rsid w:val="00024AC2"/>
    <w:rsid w:val="0002501C"/>
    <w:rsid w:val="000268EF"/>
    <w:rsid w:val="0003046A"/>
    <w:rsid w:val="0003167A"/>
    <w:rsid w:val="00031B7D"/>
    <w:rsid w:val="0003211D"/>
    <w:rsid w:val="000333D7"/>
    <w:rsid w:val="00033658"/>
    <w:rsid w:val="00033E14"/>
    <w:rsid w:val="00036391"/>
    <w:rsid w:val="00037EFB"/>
    <w:rsid w:val="000401A2"/>
    <w:rsid w:val="0004112E"/>
    <w:rsid w:val="00041167"/>
    <w:rsid w:val="000414EB"/>
    <w:rsid w:val="00041656"/>
    <w:rsid w:val="00047982"/>
    <w:rsid w:val="000505C7"/>
    <w:rsid w:val="000508E3"/>
    <w:rsid w:val="00051682"/>
    <w:rsid w:val="00052470"/>
    <w:rsid w:val="000529CF"/>
    <w:rsid w:val="000544BD"/>
    <w:rsid w:val="000546E6"/>
    <w:rsid w:val="00054D58"/>
    <w:rsid w:val="000550D5"/>
    <w:rsid w:val="00057426"/>
    <w:rsid w:val="00057A34"/>
    <w:rsid w:val="000607B6"/>
    <w:rsid w:val="00060FAA"/>
    <w:rsid w:val="000635EC"/>
    <w:rsid w:val="00063AB9"/>
    <w:rsid w:val="00065568"/>
    <w:rsid w:val="0006610C"/>
    <w:rsid w:val="0006648D"/>
    <w:rsid w:val="00067BBB"/>
    <w:rsid w:val="00067C0B"/>
    <w:rsid w:val="00070301"/>
    <w:rsid w:val="00070FA5"/>
    <w:rsid w:val="000717AF"/>
    <w:rsid w:val="0007436F"/>
    <w:rsid w:val="000743AF"/>
    <w:rsid w:val="000765C4"/>
    <w:rsid w:val="00077DE2"/>
    <w:rsid w:val="00081E1C"/>
    <w:rsid w:val="00085CC4"/>
    <w:rsid w:val="00087D83"/>
    <w:rsid w:val="00090606"/>
    <w:rsid w:val="00091964"/>
    <w:rsid w:val="00093F8E"/>
    <w:rsid w:val="0009472D"/>
    <w:rsid w:val="0009548C"/>
    <w:rsid w:val="0009582F"/>
    <w:rsid w:val="000961F4"/>
    <w:rsid w:val="00096CCD"/>
    <w:rsid w:val="00096D5D"/>
    <w:rsid w:val="00096EB6"/>
    <w:rsid w:val="00096FFA"/>
    <w:rsid w:val="00097132"/>
    <w:rsid w:val="000976C3"/>
    <w:rsid w:val="00097775"/>
    <w:rsid w:val="00097BD4"/>
    <w:rsid w:val="000A15D2"/>
    <w:rsid w:val="000A3BD8"/>
    <w:rsid w:val="000A4FFC"/>
    <w:rsid w:val="000A5B68"/>
    <w:rsid w:val="000B0079"/>
    <w:rsid w:val="000B097E"/>
    <w:rsid w:val="000B0AD7"/>
    <w:rsid w:val="000B0DEB"/>
    <w:rsid w:val="000B0E13"/>
    <w:rsid w:val="000B149F"/>
    <w:rsid w:val="000B1747"/>
    <w:rsid w:val="000B252D"/>
    <w:rsid w:val="000B32AA"/>
    <w:rsid w:val="000B3718"/>
    <w:rsid w:val="000B3B86"/>
    <w:rsid w:val="000C0532"/>
    <w:rsid w:val="000C05EC"/>
    <w:rsid w:val="000C1971"/>
    <w:rsid w:val="000C2347"/>
    <w:rsid w:val="000C42A6"/>
    <w:rsid w:val="000C5208"/>
    <w:rsid w:val="000C6971"/>
    <w:rsid w:val="000C75EF"/>
    <w:rsid w:val="000D3783"/>
    <w:rsid w:val="000D413E"/>
    <w:rsid w:val="000D4983"/>
    <w:rsid w:val="000D4BB5"/>
    <w:rsid w:val="000D4BE5"/>
    <w:rsid w:val="000D59FD"/>
    <w:rsid w:val="000D79B5"/>
    <w:rsid w:val="000E039E"/>
    <w:rsid w:val="000E2E8F"/>
    <w:rsid w:val="000E3BDB"/>
    <w:rsid w:val="000E41C6"/>
    <w:rsid w:val="000E4E51"/>
    <w:rsid w:val="000E7C14"/>
    <w:rsid w:val="000E7F72"/>
    <w:rsid w:val="000F1584"/>
    <w:rsid w:val="000F5689"/>
    <w:rsid w:val="000F598B"/>
    <w:rsid w:val="000F5BBC"/>
    <w:rsid w:val="000F6D95"/>
    <w:rsid w:val="00100C50"/>
    <w:rsid w:val="00105B50"/>
    <w:rsid w:val="001061BB"/>
    <w:rsid w:val="001069F0"/>
    <w:rsid w:val="00107875"/>
    <w:rsid w:val="001078CB"/>
    <w:rsid w:val="001106C5"/>
    <w:rsid w:val="001109C8"/>
    <w:rsid w:val="00110A2F"/>
    <w:rsid w:val="0011113E"/>
    <w:rsid w:val="00112169"/>
    <w:rsid w:val="0011399D"/>
    <w:rsid w:val="00115ACD"/>
    <w:rsid w:val="00116775"/>
    <w:rsid w:val="001168AF"/>
    <w:rsid w:val="00116DEA"/>
    <w:rsid w:val="00116EEC"/>
    <w:rsid w:val="001176C1"/>
    <w:rsid w:val="00120606"/>
    <w:rsid w:val="0012203E"/>
    <w:rsid w:val="00122846"/>
    <w:rsid w:val="00123298"/>
    <w:rsid w:val="0012395A"/>
    <w:rsid w:val="001246BC"/>
    <w:rsid w:val="00124770"/>
    <w:rsid w:val="00125E86"/>
    <w:rsid w:val="001270E0"/>
    <w:rsid w:val="00127EDC"/>
    <w:rsid w:val="00130137"/>
    <w:rsid w:val="00131A95"/>
    <w:rsid w:val="00134260"/>
    <w:rsid w:val="00134C69"/>
    <w:rsid w:val="001354CF"/>
    <w:rsid w:val="00136C3E"/>
    <w:rsid w:val="001379DE"/>
    <w:rsid w:val="00141481"/>
    <w:rsid w:val="00143858"/>
    <w:rsid w:val="00144478"/>
    <w:rsid w:val="001475E2"/>
    <w:rsid w:val="00150F00"/>
    <w:rsid w:val="001524ED"/>
    <w:rsid w:val="0015322C"/>
    <w:rsid w:val="00153E26"/>
    <w:rsid w:val="001541DC"/>
    <w:rsid w:val="00156FFF"/>
    <w:rsid w:val="001603C1"/>
    <w:rsid w:val="001615DC"/>
    <w:rsid w:val="001636EB"/>
    <w:rsid w:val="00163EC1"/>
    <w:rsid w:val="001673F0"/>
    <w:rsid w:val="00170B21"/>
    <w:rsid w:val="00172D32"/>
    <w:rsid w:val="001737EA"/>
    <w:rsid w:val="00173CDA"/>
    <w:rsid w:val="001758CE"/>
    <w:rsid w:val="001762DE"/>
    <w:rsid w:val="00176356"/>
    <w:rsid w:val="00176630"/>
    <w:rsid w:val="00181356"/>
    <w:rsid w:val="001816B2"/>
    <w:rsid w:val="00181BC3"/>
    <w:rsid w:val="00183A00"/>
    <w:rsid w:val="00186D43"/>
    <w:rsid w:val="00191BBE"/>
    <w:rsid w:val="001923E0"/>
    <w:rsid w:val="00192BF4"/>
    <w:rsid w:val="00193EC7"/>
    <w:rsid w:val="00194467"/>
    <w:rsid w:val="00194A59"/>
    <w:rsid w:val="00195457"/>
    <w:rsid w:val="00195C66"/>
    <w:rsid w:val="00196459"/>
    <w:rsid w:val="001978A3"/>
    <w:rsid w:val="001A0A8F"/>
    <w:rsid w:val="001A0F93"/>
    <w:rsid w:val="001A1256"/>
    <w:rsid w:val="001A3238"/>
    <w:rsid w:val="001A5059"/>
    <w:rsid w:val="001A66E7"/>
    <w:rsid w:val="001A685D"/>
    <w:rsid w:val="001A73FC"/>
    <w:rsid w:val="001B110E"/>
    <w:rsid w:val="001B2B47"/>
    <w:rsid w:val="001B340F"/>
    <w:rsid w:val="001B3C79"/>
    <w:rsid w:val="001B509E"/>
    <w:rsid w:val="001B619F"/>
    <w:rsid w:val="001B6F9B"/>
    <w:rsid w:val="001B7290"/>
    <w:rsid w:val="001B7C8C"/>
    <w:rsid w:val="001C4554"/>
    <w:rsid w:val="001C525B"/>
    <w:rsid w:val="001C6781"/>
    <w:rsid w:val="001C7A10"/>
    <w:rsid w:val="001D1065"/>
    <w:rsid w:val="001D22D4"/>
    <w:rsid w:val="001D2515"/>
    <w:rsid w:val="001D26BD"/>
    <w:rsid w:val="001D4869"/>
    <w:rsid w:val="001D495C"/>
    <w:rsid w:val="001D50F1"/>
    <w:rsid w:val="001D7523"/>
    <w:rsid w:val="001D79CD"/>
    <w:rsid w:val="001D7E46"/>
    <w:rsid w:val="001E14EF"/>
    <w:rsid w:val="001E1C79"/>
    <w:rsid w:val="001E4BCA"/>
    <w:rsid w:val="001E7986"/>
    <w:rsid w:val="001F014B"/>
    <w:rsid w:val="001F125B"/>
    <w:rsid w:val="001F1FF1"/>
    <w:rsid w:val="001F4163"/>
    <w:rsid w:val="001F50A9"/>
    <w:rsid w:val="001F7DB5"/>
    <w:rsid w:val="002008AC"/>
    <w:rsid w:val="00200C71"/>
    <w:rsid w:val="00201631"/>
    <w:rsid w:val="002029D8"/>
    <w:rsid w:val="0020508A"/>
    <w:rsid w:val="00205AA9"/>
    <w:rsid w:val="00205E5F"/>
    <w:rsid w:val="00206B8E"/>
    <w:rsid w:val="00207066"/>
    <w:rsid w:val="0020784E"/>
    <w:rsid w:val="002101FD"/>
    <w:rsid w:val="00211B39"/>
    <w:rsid w:val="00211C17"/>
    <w:rsid w:val="00211D2C"/>
    <w:rsid w:val="00213D8B"/>
    <w:rsid w:val="00213FC5"/>
    <w:rsid w:val="002155B9"/>
    <w:rsid w:val="002165DE"/>
    <w:rsid w:val="002167AF"/>
    <w:rsid w:val="00216BD0"/>
    <w:rsid w:val="002201F1"/>
    <w:rsid w:val="00227227"/>
    <w:rsid w:val="00230056"/>
    <w:rsid w:val="00230C10"/>
    <w:rsid w:val="00231AC6"/>
    <w:rsid w:val="00233355"/>
    <w:rsid w:val="00234AE9"/>
    <w:rsid w:val="0023668A"/>
    <w:rsid w:val="00236C4F"/>
    <w:rsid w:val="002378F2"/>
    <w:rsid w:val="00242A77"/>
    <w:rsid w:val="002433A6"/>
    <w:rsid w:val="00243A33"/>
    <w:rsid w:val="00244FDC"/>
    <w:rsid w:val="00246424"/>
    <w:rsid w:val="00250068"/>
    <w:rsid w:val="00251E72"/>
    <w:rsid w:val="00251EDF"/>
    <w:rsid w:val="0025303B"/>
    <w:rsid w:val="0025326B"/>
    <w:rsid w:val="00254BE0"/>
    <w:rsid w:val="00255B66"/>
    <w:rsid w:val="002568DD"/>
    <w:rsid w:val="00256C8F"/>
    <w:rsid w:val="00260024"/>
    <w:rsid w:val="002606E6"/>
    <w:rsid w:val="00260F0A"/>
    <w:rsid w:val="00261031"/>
    <w:rsid w:val="002635BC"/>
    <w:rsid w:val="00263F1E"/>
    <w:rsid w:val="0026400F"/>
    <w:rsid w:val="00267084"/>
    <w:rsid w:val="002705AC"/>
    <w:rsid w:val="00273AA3"/>
    <w:rsid w:val="0027731B"/>
    <w:rsid w:val="00277DA0"/>
    <w:rsid w:val="002808A1"/>
    <w:rsid w:val="002810E2"/>
    <w:rsid w:val="00281185"/>
    <w:rsid w:val="00282DE8"/>
    <w:rsid w:val="002830EB"/>
    <w:rsid w:val="002831B4"/>
    <w:rsid w:val="00283321"/>
    <w:rsid w:val="002833FE"/>
    <w:rsid w:val="00283802"/>
    <w:rsid w:val="00284097"/>
    <w:rsid w:val="00284690"/>
    <w:rsid w:val="00284F36"/>
    <w:rsid w:val="00285121"/>
    <w:rsid w:val="002860E6"/>
    <w:rsid w:val="00287A64"/>
    <w:rsid w:val="00290750"/>
    <w:rsid w:val="00290764"/>
    <w:rsid w:val="0029146A"/>
    <w:rsid w:val="00294433"/>
    <w:rsid w:val="00294A51"/>
    <w:rsid w:val="00295365"/>
    <w:rsid w:val="00296A5B"/>
    <w:rsid w:val="002A0019"/>
    <w:rsid w:val="002A0206"/>
    <w:rsid w:val="002A041B"/>
    <w:rsid w:val="002A1066"/>
    <w:rsid w:val="002A26A3"/>
    <w:rsid w:val="002A31BF"/>
    <w:rsid w:val="002A4073"/>
    <w:rsid w:val="002A4648"/>
    <w:rsid w:val="002A5415"/>
    <w:rsid w:val="002A6D0A"/>
    <w:rsid w:val="002B0140"/>
    <w:rsid w:val="002B04DC"/>
    <w:rsid w:val="002B1B7B"/>
    <w:rsid w:val="002B2BD1"/>
    <w:rsid w:val="002B4653"/>
    <w:rsid w:val="002B5353"/>
    <w:rsid w:val="002B5734"/>
    <w:rsid w:val="002B66A7"/>
    <w:rsid w:val="002B6D66"/>
    <w:rsid w:val="002C16BE"/>
    <w:rsid w:val="002C17C2"/>
    <w:rsid w:val="002C59DE"/>
    <w:rsid w:val="002C61FA"/>
    <w:rsid w:val="002C73A2"/>
    <w:rsid w:val="002C7D32"/>
    <w:rsid w:val="002D064A"/>
    <w:rsid w:val="002D125F"/>
    <w:rsid w:val="002D18CA"/>
    <w:rsid w:val="002D1D5B"/>
    <w:rsid w:val="002D1E03"/>
    <w:rsid w:val="002D256C"/>
    <w:rsid w:val="002D2EC3"/>
    <w:rsid w:val="002D2F0C"/>
    <w:rsid w:val="002D681F"/>
    <w:rsid w:val="002D74CB"/>
    <w:rsid w:val="002D7B66"/>
    <w:rsid w:val="002D7CF7"/>
    <w:rsid w:val="002E0201"/>
    <w:rsid w:val="002E303A"/>
    <w:rsid w:val="002E398C"/>
    <w:rsid w:val="002E3F4A"/>
    <w:rsid w:val="002E41D4"/>
    <w:rsid w:val="002E6E1D"/>
    <w:rsid w:val="002F021C"/>
    <w:rsid w:val="002F0BC9"/>
    <w:rsid w:val="002F1219"/>
    <w:rsid w:val="002F1439"/>
    <w:rsid w:val="002F17E8"/>
    <w:rsid w:val="002F1B73"/>
    <w:rsid w:val="002F205B"/>
    <w:rsid w:val="002F2859"/>
    <w:rsid w:val="002F2C69"/>
    <w:rsid w:val="002F3CF4"/>
    <w:rsid w:val="002F3FA7"/>
    <w:rsid w:val="002F45CB"/>
    <w:rsid w:val="002F5050"/>
    <w:rsid w:val="002F6190"/>
    <w:rsid w:val="00302E93"/>
    <w:rsid w:val="00303435"/>
    <w:rsid w:val="00303ECC"/>
    <w:rsid w:val="0030422C"/>
    <w:rsid w:val="0030455C"/>
    <w:rsid w:val="00305724"/>
    <w:rsid w:val="00305C5B"/>
    <w:rsid w:val="00307126"/>
    <w:rsid w:val="003101F0"/>
    <w:rsid w:val="00310D60"/>
    <w:rsid w:val="00310FE3"/>
    <w:rsid w:val="00311664"/>
    <w:rsid w:val="00312292"/>
    <w:rsid w:val="003158BA"/>
    <w:rsid w:val="00315AFB"/>
    <w:rsid w:val="00316359"/>
    <w:rsid w:val="00316D2C"/>
    <w:rsid w:val="00317919"/>
    <w:rsid w:val="003234F8"/>
    <w:rsid w:val="00323AA7"/>
    <w:rsid w:val="003245B0"/>
    <w:rsid w:val="003253CE"/>
    <w:rsid w:val="003254D2"/>
    <w:rsid w:val="003262D3"/>
    <w:rsid w:val="003272EC"/>
    <w:rsid w:val="00327306"/>
    <w:rsid w:val="003279B6"/>
    <w:rsid w:val="00330644"/>
    <w:rsid w:val="00331F5B"/>
    <w:rsid w:val="0033239B"/>
    <w:rsid w:val="003329AA"/>
    <w:rsid w:val="003329D0"/>
    <w:rsid w:val="00332E94"/>
    <w:rsid w:val="0033379C"/>
    <w:rsid w:val="00334333"/>
    <w:rsid w:val="00334D56"/>
    <w:rsid w:val="003352BF"/>
    <w:rsid w:val="0033558D"/>
    <w:rsid w:val="00340170"/>
    <w:rsid w:val="00340D86"/>
    <w:rsid w:val="00341718"/>
    <w:rsid w:val="00341D31"/>
    <w:rsid w:val="00342C8E"/>
    <w:rsid w:val="00342E91"/>
    <w:rsid w:val="00345DCF"/>
    <w:rsid w:val="0034671B"/>
    <w:rsid w:val="00346746"/>
    <w:rsid w:val="003473CA"/>
    <w:rsid w:val="00347DD3"/>
    <w:rsid w:val="003503A8"/>
    <w:rsid w:val="00350AC4"/>
    <w:rsid w:val="00350E31"/>
    <w:rsid w:val="003526FF"/>
    <w:rsid w:val="00352CA0"/>
    <w:rsid w:val="00353B5B"/>
    <w:rsid w:val="00353CC9"/>
    <w:rsid w:val="00354959"/>
    <w:rsid w:val="0035665D"/>
    <w:rsid w:val="00357EE4"/>
    <w:rsid w:val="0036345A"/>
    <w:rsid w:val="00363C3F"/>
    <w:rsid w:val="003644B4"/>
    <w:rsid w:val="00365F75"/>
    <w:rsid w:val="003668B8"/>
    <w:rsid w:val="003706CE"/>
    <w:rsid w:val="003709DB"/>
    <w:rsid w:val="00370FA0"/>
    <w:rsid w:val="003727ED"/>
    <w:rsid w:val="00372FFE"/>
    <w:rsid w:val="00373004"/>
    <w:rsid w:val="00374EA9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900A3"/>
    <w:rsid w:val="003903B5"/>
    <w:rsid w:val="0039080B"/>
    <w:rsid w:val="00390CDA"/>
    <w:rsid w:val="003911B5"/>
    <w:rsid w:val="00391219"/>
    <w:rsid w:val="0039194A"/>
    <w:rsid w:val="00391DA4"/>
    <w:rsid w:val="003934BC"/>
    <w:rsid w:val="00393AF8"/>
    <w:rsid w:val="00394117"/>
    <w:rsid w:val="00394712"/>
    <w:rsid w:val="00395EE6"/>
    <w:rsid w:val="003A0777"/>
    <w:rsid w:val="003A450C"/>
    <w:rsid w:val="003A6D58"/>
    <w:rsid w:val="003B03F8"/>
    <w:rsid w:val="003B2141"/>
    <w:rsid w:val="003B2E8B"/>
    <w:rsid w:val="003B3601"/>
    <w:rsid w:val="003B50D4"/>
    <w:rsid w:val="003B5C9B"/>
    <w:rsid w:val="003B6387"/>
    <w:rsid w:val="003B6DCE"/>
    <w:rsid w:val="003C0075"/>
    <w:rsid w:val="003C0747"/>
    <w:rsid w:val="003C0ED8"/>
    <w:rsid w:val="003C12B1"/>
    <w:rsid w:val="003C2010"/>
    <w:rsid w:val="003C34C3"/>
    <w:rsid w:val="003C40D1"/>
    <w:rsid w:val="003C5485"/>
    <w:rsid w:val="003C5746"/>
    <w:rsid w:val="003C57C7"/>
    <w:rsid w:val="003C57D1"/>
    <w:rsid w:val="003C6DE1"/>
    <w:rsid w:val="003C7B3F"/>
    <w:rsid w:val="003D0AAD"/>
    <w:rsid w:val="003D1837"/>
    <w:rsid w:val="003D1945"/>
    <w:rsid w:val="003D1F00"/>
    <w:rsid w:val="003D2353"/>
    <w:rsid w:val="003D2414"/>
    <w:rsid w:val="003D2FA3"/>
    <w:rsid w:val="003D343A"/>
    <w:rsid w:val="003D3702"/>
    <w:rsid w:val="003D56A0"/>
    <w:rsid w:val="003D73DB"/>
    <w:rsid w:val="003E09DC"/>
    <w:rsid w:val="003E3600"/>
    <w:rsid w:val="003E41A1"/>
    <w:rsid w:val="003E53DD"/>
    <w:rsid w:val="003E6B08"/>
    <w:rsid w:val="003F085A"/>
    <w:rsid w:val="003F08F1"/>
    <w:rsid w:val="003F1EDA"/>
    <w:rsid w:val="003F5CD3"/>
    <w:rsid w:val="003F65DC"/>
    <w:rsid w:val="003F6D0D"/>
    <w:rsid w:val="003F6E28"/>
    <w:rsid w:val="00401D1E"/>
    <w:rsid w:val="00404678"/>
    <w:rsid w:val="004053F8"/>
    <w:rsid w:val="00406F20"/>
    <w:rsid w:val="00406F79"/>
    <w:rsid w:val="004104EF"/>
    <w:rsid w:val="00410E4B"/>
    <w:rsid w:val="00412AA0"/>
    <w:rsid w:val="00412EAD"/>
    <w:rsid w:val="00413014"/>
    <w:rsid w:val="0041552C"/>
    <w:rsid w:val="0041697F"/>
    <w:rsid w:val="00417C29"/>
    <w:rsid w:val="00420E05"/>
    <w:rsid w:val="0042219A"/>
    <w:rsid w:val="00422339"/>
    <w:rsid w:val="00422D24"/>
    <w:rsid w:val="0042478D"/>
    <w:rsid w:val="00425D82"/>
    <w:rsid w:val="00432DAD"/>
    <w:rsid w:val="0043341D"/>
    <w:rsid w:val="00436AE1"/>
    <w:rsid w:val="00436BCB"/>
    <w:rsid w:val="00437259"/>
    <w:rsid w:val="00440D66"/>
    <w:rsid w:val="0044161D"/>
    <w:rsid w:val="00441CEC"/>
    <w:rsid w:val="004420AB"/>
    <w:rsid w:val="00442BF4"/>
    <w:rsid w:val="0044363D"/>
    <w:rsid w:val="0044408B"/>
    <w:rsid w:val="0044486C"/>
    <w:rsid w:val="00444D87"/>
    <w:rsid w:val="0044555B"/>
    <w:rsid w:val="00445844"/>
    <w:rsid w:val="00445BA0"/>
    <w:rsid w:val="004461E1"/>
    <w:rsid w:val="00446314"/>
    <w:rsid w:val="00447F36"/>
    <w:rsid w:val="004539A4"/>
    <w:rsid w:val="00453EB8"/>
    <w:rsid w:val="004542D7"/>
    <w:rsid w:val="00455329"/>
    <w:rsid w:val="004575F2"/>
    <w:rsid w:val="004602B8"/>
    <w:rsid w:val="00460C57"/>
    <w:rsid w:val="00462A67"/>
    <w:rsid w:val="00462ED1"/>
    <w:rsid w:val="00462FA1"/>
    <w:rsid w:val="00463796"/>
    <w:rsid w:val="00466B49"/>
    <w:rsid w:val="00466DA6"/>
    <w:rsid w:val="00467406"/>
    <w:rsid w:val="0047068C"/>
    <w:rsid w:val="0047140F"/>
    <w:rsid w:val="00472510"/>
    <w:rsid w:val="00472534"/>
    <w:rsid w:val="004759C6"/>
    <w:rsid w:val="004762AA"/>
    <w:rsid w:val="004763AB"/>
    <w:rsid w:val="00476ED5"/>
    <w:rsid w:val="00480DB1"/>
    <w:rsid w:val="00481A39"/>
    <w:rsid w:val="00482799"/>
    <w:rsid w:val="00482860"/>
    <w:rsid w:val="004852B6"/>
    <w:rsid w:val="00485915"/>
    <w:rsid w:val="0048593B"/>
    <w:rsid w:val="00487CFC"/>
    <w:rsid w:val="00487D36"/>
    <w:rsid w:val="00490398"/>
    <w:rsid w:val="00490594"/>
    <w:rsid w:val="004918CA"/>
    <w:rsid w:val="00492125"/>
    <w:rsid w:val="0049219A"/>
    <w:rsid w:val="00492E6C"/>
    <w:rsid w:val="00496899"/>
    <w:rsid w:val="00497C7E"/>
    <w:rsid w:val="004A02FB"/>
    <w:rsid w:val="004A054E"/>
    <w:rsid w:val="004A09E1"/>
    <w:rsid w:val="004A22EE"/>
    <w:rsid w:val="004A24FD"/>
    <w:rsid w:val="004A3564"/>
    <w:rsid w:val="004A478D"/>
    <w:rsid w:val="004A4C1C"/>
    <w:rsid w:val="004A6757"/>
    <w:rsid w:val="004A74AC"/>
    <w:rsid w:val="004B06AC"/>
    <w:rsid w:val="004B15E3"/>
    <w:rsid w:val="004B1A42"/>
    <w:rsid w:val="004B1BDB"/>
    <w:rsid w:val="004B279B"/>
    <w:rsid w:val="004B3F62"/>
    <w:rsid w:val="004B5151"/>
    <w:rsid w:val="004B73C0"/>
    <w:rsid w:val="004B7613"/>
    <w:rsid w:val="004B7ACA"/>
    <w:rsid w:val="004C0123"/>
    <w:rsid w:val="004C05C9"/>
    <w:rsid w:val="004C064A"/>
    <w:rsid w:val="004C0751"/>
    <w:rsid w:val="004C18BF"/>
    <w:rsid w:val="004C18FE"/>
    <w:rsid w:val="004C3112"/>
    <w:rsid w:val="004C34DF"/>
    <w:rsid w:val="004C41DC"/>
    <w:rsid w:val="004C67D0"/>
    <w:rsid w:val="004C6A51"/>
    <w:rsid w:val="004C6F4C"/>
    <w:rsid w:val="004C7D27"/>
    <w:rsid w:val="004D19E1"/>
    <w:rsid w:val="004D260F"/>
    <w:rsid w:val="004D27DC"/>
    <w:rsid w:val="004D2E91"/>
    <w:rsid w:val="004D2F67"/>
    <w:rsid w:val="004D3B1F"/>
    <w:rsid w:val="004D4479"/>
    <w:rsid w:val="004E2A1C"/>
    <w:rsid w:val="004E4553"/>
    <w:rsid w:val="004E65C9"/>
    <w:rsid w:val="004E689D"/>
    <w:rsid w:val="004F048F"/>
    <w:rsid w:val="004F1033"/>
    <w:rsid w:val="004F14E5"/>
    <w:rsid w:val="004F18F3"/>
    <w:rsid w:val="004F1D0C"/>
    <w:rsid w:val="004F2937"/>
    <w:rsid w:val="004F2D10"/>
    <w:rsid w:val="004F412C"/>
    <w:rsid w:val="004F4825"/>
    <w:rsid w:val="004F5421"/>
    <w:rsid w:val="004F557B"/>
    <w:rsid w:val="0050071F"/>
    <w:rsid w:val="005012B6"/>
    <w:rsid w:val="0050191F"/>
    <w:rsid w:val="005026EE"/>
    <w:rsid w:val="00502E96"/>
    <w:rsid w:val="00502ED3"/>
    <w:rsid w:val="005053C1"/>
    <w:rsid w:val="00506551"/>
    <w:rsid w:val="00506747"/>
    <w:rsid w:val="005069F6"/>
    <w:rsid w:val="005070E4"/>
    <w:rsid w:val="00507136"/>
    <w:rsid w:val="00507767"/>
    <w:rsid w:val="00513B61"/>
    <w:rsid w:val="005146B2"/>
    <w:rsid w:val="005156DA"/>
    <w:rsid w:val="0052068D"/>
    <w:rsid w:val="005217AC"/>
    <w:rsid w:val="005225A8"/>
    <w:rsid w:val="00523BAE"/>
    <w:rsid w:val="00523C4D"/>
    <w:rsid w:val="00525A0B"/>
    <w:rsid w:val="005264C2"/>
    <w:rsid w:val="00526D58"/>
    <w:rsid w:val="005271A0"/>
    <w:rsid w:val="005277ED"/>
    <w:rsid w:val="00531367"/>
    <w:rsid w:val="00534D1B"/>
    <w:rsid w:val="0053668F"/>
    <w:rsid w:val="00537F96"/>
    <w:rsid w:val="0054038A"/>
    <w:rsid w:val="00540A9A"/>
    <w:rsid w:val="005414B5"/>
    <w:rsid w:val="00541B58"/>
    <w:rsid w:val="0054248E"/>
    <w:rsid w:val="00543D99"/>
    <w:rsid w:val="0054494D"/>
    <w:rsid w:val="00544D35"/>
    <w:rsid w:val="00545D95"/>
    <w:rsid w:val="00546212"/>
    <w:rsid w:val="00546D83"/>
    <w:rsid w:val="005472D6"/>
    <w:rsid w:val="00551070"/>
    <w:rsid w:val="00551D87"/>
    <w:rsid w:val="00551E78"/>
    <w:rsid w:val="005524A9"/>
    <w:rsid w:val="005535C3"/>
    <w:rsid w:val="005535F3"/>
    <w:rsid w:val="0055378C"/>
    <w:rsid w:val="005559C8"/>
    <w:rsid w:val="005563C7"/>
    <w:rsid w:val="00563C69"/>
    <w:rsid w:val="0056426D"/>
    <w:rsid w:val="00565596"/>
    <w:rsid w:val="00565C8C"/>
    <w:rsid w:val="00566057"/>
    <w:rsid w:val="005665E0"/>
    <w:rsid w:val="00567B46"/>
    <w:rsid w:val="00567FA3"/>
    <w:rsid w:val="005704DE"/>
    <w:rsid w:val="00570940"/>
    <w:rsid w:val="0057169A"/>
    <w:rsid w:val="005716DC"/>
    <w:rsid w:val="00571ADD"/>
    <w:rsid w:val="00571CBC"/>
    <w:rsid w:val="00571E01"/>
    <w:rsid w:val="00573D4B"/>
    <w:rsid w:val="00574A6A"/>
    <w:rsid w:val="0057589F"/>
    <w:rsid w:val="00576769"/>
    <w:rsid w:val="0057761F"/>
    <w:rsid w:val="00581F7A"/>
    <w:rsid w:val="00582A8A"/>
    <w:rsid w:val="005837FD"/>
    <w:rsid w:val="005850BE"/>
    <w:rsid w:val="00585D6A"/>
    <w:rsid w:val="00586081"/>
    <w:rsid w:val="0058683D"/>
    <w:rsid w:val="005902B8"/>
    <w:rsid w:val="00593DA9"/>
    <w:rsid w:val="005952E2"/>
    <w:rsid w:val="005957C1"/>
    <w:rsid w:val="0059728C"/>
    <w:rsid w:val="005A0AD8"/>
    <w:rsid w:val="005A226C"/>
    <w:rsid w:val="005A302C"/>
    <w:rsid w:val="005A4190"/>
    <w:rsid w:val="005A4EAA"/>
    <w:rsid w:val="005A6907"/>
    <w:rsid w:val="005B028B"/>
    <w:rsid w:val="005B0BE5"/>
    <w:rsid w:val="005B2D82"/>
    <w:rsid w:val="005B3830"/>
    <w:rsid w:val="005B44BD"/>
    <w:rsid w:val="005B4795"/>
    <w:rsid w:val="005B5718"/>
    <w:rsid w:val="005B7A6C"/>
    <w:rsid w:val="005C0425"/>
    <w:rsid w:val="005C0B94"/>
    <w:rsid w:val="005C24C1"/>
    <w:rsid w:val="005C2863"/>
    <w:rsid w:val="005C2CE7"/>
    <w:rsid w:val="005C4BEF"/>
    <w:rsid w:val="005C699A"/>
    <w:rsid w:val="005C7D77"/>
    <w:rsid w:val="005D0104"/>
    <w:rsid w:val="005D0A36"/>
    <w:rsid w:val="005D0B9D"/>
    <w:rsid w:val="005D189E"/>
    <w:rsid w:val="005D2354"/>
    <w:rsid w:val="005D313A"/>
    <w:rsid w:val="005D32A1"/>
    <w:rsid w:val="005D445D"/>
    <w:rsid w:val="005D4809"/>
    <w:rsid w:val="005D4980"/>
    <w:rsid w:val="005D4CD9"/>
    <w:rsid w:val="005D55AB"/>
    <w:rsid w:val="005D6E95"/>
    <w:rsid w:val="005D78D7"/>
    <w:rsid w:val="005D7C8D"/>
    <w:rsid w:val="005E2455"/>
    <w:rsid w:val="005E28E8"/>
    <w:rsid w:val="005E298A"/>
    <w:rsid w:val="005E349F"/>
    <w:rsid w:val="005E4168"/>
    <w:rsid w:val="005E43AC"/>
    <w:rsid w:val="005E4A13"/>
    <w:rsid w:val="005E525E"/>
    <w:rsid w:val="005E550D"/>
    <w:rsid w:val="005E5A4B"/>
    <w:rsid w:val="005E5F10"/>
    <w:rsid w:val="005F04F0"/>
    <w:rsid w:val="005F1608"/>
    <w:rsid w:val="005F3855"/>
    <w:rsid w:val="005F5112"/>
    <w:rsid w:val="005F53D2"/>
    <w:rsid w:val="005F583B"/>
    <w:rsid w:val="00601307"/>
    <w:rsid w:val="006020A6"/>
    <w:rsid w:val="00606E8E"/>
    <w:rsid w:val="00610189"/>
    <w:rsid w:val="00612BAE"/>
    <w:rsid w:val="00613F4E"/>
    <w:rsid w:val="0061478F"/>
    <w:rsid w:val="006147B6"/>
    <w:rsid w:val="006161DB"/>
    <w:rsid w:val="00616AAF"/>
    <w:rsid w:val="00616C3E"/>
    <w:rsid w:val="00616CC8"/>
    <w:rsid w:val="0061772E"/>
    <w:rsid w:val="006210CB"/>
    <w:rsid w:val="00622E02"/>
    <w:rsid w:val="00625BDE"/>
    <w:rsid w:val="00625D79"/>
    <w:rsid w:val="006262D7"/>
    <w:rsid w:val="00627E99"/>
    <w:rsid w:val="0063275F"/>
    <w:rsid w:val="006334DE"/>
    <w:rsid w:val="00640FB5"/>
    <w:rsid w:val="00641F5C"/>
    <w:rsid w:val="00642055"/>
    <w:rsid w:val="00642FF6"/>
    <w:rsid w:val="00646338"/>
    <w:rsid w:val="00647685"/>
    <w:rsid w:val="00647B9E"/>
    <w:rsid w:val="00651813"/>
    <w:rsid w:val="00652D74"/>
    <w:rsid w:val="00653D5F"/>
    <w:rsid w:val="00653EF6"/>
    <w:rsid w:val="00656305"/>
    <w:rsid w:val="00657341"/>
    <w:rsid w:val="00660A65"/>
    <w:rsid w:val="00662725"/>
    <w:rsid w:val="00663688"/>
    <w:rsid w:val="0066592E"/>
    <w:rsid w:val="0066594C"/>
    <w:rsid w:val="00665BC6"/>
    <w:rsid w:val="00665F0C"/>
    <w:rsid w:val="00666825"/>
    <w:rsid w:val="00666F41"/>
    <w:rsid w:val="006677A2"/>
    <w:rsid w:val="006701DB"/>
    <w:rsid w:val="00670729"/>
    <w:rsid w:val="006708E5"/>
    <w:rsid w:val="006723F6"/>
    <w:rsid w:val="006737E5"/>
    <w:rsid w:val="00673E63"/>
    <w:rsid w:val="006741F9"/>
    <w:rsid w:val="006743A2"/>
    <w:rsid w:val="006745FA"/>
    <w:rsid w:val="006751AC"/>
    <w:rsid w:val="00675E20"/>
    <w:rsid w:val="00676979"/>
    <w:rsid w:val="00676F71"/>
    <w:rsid w:val="00677926"/>
    <w:rsid w:val="006823C1"/>
    <w:rsid w:val="00682C43"/>
    <w:rsid w:val="00683861"/>
    <w:rsid w:val="0068469C"/>
    <w:rsid w:val="006849A4"/>
    <w:rsid w:val="006925FE"/>
    <w:rsid w:val="00692935"/>
    <w:rsid w:val="00693DEB"/>
    <w:rsid w:val="00694421"/>
    <w:rsid w:val="00694848"/>
    <w:rsid w:val="00694FBE"/>
    <w:rsid w:val="00695BD2"/>
    <w:rsid w:val="00696681"/>
    <w:rsid w:val="00697E5D"/>
    <w:rsid w:val="006A0D28"/>
    <w:rsid w:val="006A1897"/>
    <w:rsid w:val="006A28AA"/>
    <w:rsid w:val="006A2971"/>
    <w:rsid w:val="006A3C89"/>
    <w:rsid w:val="006A3E64"/>
    <w:rsid w:val="006A44E1"/>
    <w:rsid w:val="006A5FFA"/>
    <w:rsid w:val="006A622D"/>
    <w:rsid w:val="006A7179"/>
    <w:rsid w:val="006A76F9"/>
    <w:rsid w:val="006B0B7C"/>
    <w:rsid w:val="006B1215"/>
    <w:rsid w:val="006B2754"/>
    <w:rsid w:val="006B2812"/>
    <w:rsid w:val="006B520B"/>
    <w:rsid w:val="006C020F"/>
    <w:rsid w:val="006C1649"/>
    <w:rsid w:val="006C1FBB"/>
    <w:rsid w:val="006C3794"/>
    <w:rsid w:val="006C67B2"/>
    <w:rsid w:val="006C78E6"/>
    <w:rsid w:val="006D1024"/>
    <w:rsid w:val="006D161A"/>
    <w:rsid w:val="006D1915"/>
    <w:rsid w:val="006D234E"/>
    <w:rsid w:val="006D3EAB"/>
    <w:rsid w:val="006D6BF3"/>
    <w:rsid w:val="006D7119"/>
    <w:rsid w:val="006E3784"/>
    <w:rsid w:val="006E46AD"/>
    <w:rsid w:val="006F03EC"/>
    <w:rsid w:val="006F0940"/>
    <w:rsid w:val="006F25BC"/>
    <w:rsid w:val="006F38A8"/>
    <w:rsid w:val="006F5334"/>
    <w:rsid w:val="00701338"/>
    <w:rsid w:val="0070421C"/>
    <w:rsid w:val="00704F7A"/>
    <w:rsid w:val="00705031"/>
    <w:rsid w:val="00705685"/>
    <w:rsid w:val="0070582A"/>
    <w:rsid w:val="00705D76"/>
    <w:rsid w:val="007069F0"/>
    <w:rsid w:val="00706CFA"/>
    <w:rsid w:val="0071061C"/>
    <w:rsid w:val="00710927"/>
    <w:rsid w:val="00710BE4"/>
    <w:rsid w:val="00711073"/>
    <w:rsid w:val="0071158C"/>
    <w:rsid w:val="00712DF6"/>
    <w:rsid w:val="00716287"/>
    <w:rsid w:val="00720655"/>
    <w:rsid w:val="00722823"/>
    <w:rsid w:val="00722EEA"/>
    <w:rsid w:val="00723562"/>
    <w:rsid w:val="00723891"/>
    <w:rsid w:val="0072431B"/>
    <w:rsid w:val="0072509D"/>
    <w:rsid w:val="007257C9"/>
    <w:rsid w:val="00726A94"/>
    <w:rsid w:val="007304E9"/>
    <w:rsid w:val="007314A3"/>
    <w:rsid w:val="0073375B"/>
    <w:rsid w:val="0073537D"/>
    <w:rsid w:val="00736912"/>
    <w:rsid w:val="00736A93"/>
    <w:rsid w:val="00737119"/>
    <w:rsid w:val="00737842"/>
    <w:rsid w:val="00741048"/>
    <w:rsid w:val="00741E24"/>
    <w:rsid w:val="0074282A"/>
    <w:rsid w:val="0074416B"/>
    <w:rsid w:val="00746B64"/>
    <w:rsid w:val="00750212"/>
    <w:rsid w:val="00751F52"/>
    <w:rsid w:val="00752108"/>
    <w:rsid w:val="00752A03"/>
    <w:rsid w:val="007538E8"/>
    <w:rsid w:val="00754937"/>
    <w:rsid w:val="00757725"/>
    <w:rsid w:val="007636A5"/>
    <w:rsid w:val="00763E32"/>
    <w:rsid w:val="0076455A"/>
    <w:rsid w:val="0076479B"/>
    <w:rsid w:val="00764827"/>
    <w:rsid w:val="00764DA2"/>
    <w:rsid w:val="0077288D"/>
    <w:rsid w:val="00772CC4"/>
    <w:rsid w:val="007733F4"/>
    <w:rsid w:val="00773DF5"/>
    <w:rsid w:val="00775ABE"/>
    <w:rsid w:val="007775C5"/>
    <w:rsid w:val="00780715"/>
    <w:rsid w:val="00781DA8"/>
    <w:rsid w:val="007830A4"/>
    <w:rsid w:val="007832B6"/>
    <w:rsid w:val="0078480B"/>
    <w:rsid w:val="00786167"/>
    <w:rsid w:val="007862AE"/>
    <w:rsid w:val="007866E5"/>
    <w:rsid w:val="0078736F"/>
    <w:rsid w:val="00791B59"/>
    <w:rsid w:val="0079210F"/>
    <w:rsid w:val="00794C7A"/>
    <w:rsid w:val="007960EC"/>
    <w:rsid w:val="00796542"/>
    <w:rsid w:val="00797A11"/>
    <w:rsid w:val="007A040B"/>
    <w:rsid w:val="007A2727"/>
    <w:rsid w:val="007A2749"/>
    <w:rsid w:val="007A3505"/>
    <w:rsid w:val="007A6156"/>
    <w:rsid w:val="007B08D3"/>
    <w:rsid w:val="007B18A8"/>
    <w:rsid w:val="007B1997"/>
    <w:rsid w:val="007B2412"/>
    <w:rsid w:val="007B25BA"/>
    <w:rsid w:val="007B2705"/>
    <w:rsid w:val="007B2F0C"/>
    <w:rsid w:val="007B45D3"/>
    <w:rsid w:val="007B52FC"/>
    <w:rsid w:val="007B66DB"/>
    <w:rsid w:val="007B68FE"/>
    <w:rsid w:val="007B6987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C6D30"/>
    <w:rsid w:val="007C7579"/>
    <w:rsid w:val="007C7961"/>
    <w:rsid w:val="007D03EB"/>
    <w:rsid w:val="007D1063"/>
    <w:rsid w:val="007D1648"/>
    <w:rsid w:val="007D1933"/>
    <w:rsid w:val="007D457D"/>
    <w:rsid w:val="007D4F90"/>
    <w:rsid w:val="007D5205"/>
    <w:rsid w:val="007D53BE"/>
    <w:rsid w:val="007D53DF"/>
    <w:rsid w:val="007E0149"/>
    <w:rsid w:val="007E22A3"/>
    <w:rsid w:val="007E243E"/>
    <w:rsid w:val="007E5811"/>
    <w:rsid w:val="007E5A03"/>
    <w:rsid w:val="007E65C1"/>
    <w:rsid w:val="007E66D2"/>
    <w:rsid w:val="007E6B60"/>
    <w:rsid w:val="007E7AC0"/>
    <w:rsid w:val="007F1C79"/>
    <w:rsid w:val="007F25E3"/>
    <w:rsid w:val="007F2797"/>
    <w:rsid w:val="007F3914"/>
    <w:rsid w:val="007F3CA3"/>
    <w:rsid w:val="007F439E"/>
    <w:rsid w:val="007F487D"/>
    <w:rsid w:val="007F4D96"/>
    <w:rsid w:val="007F5540"/>
    <w:rsid w:val="00800827"/>
    <w:rsid w:val="00801C29"/>
    <w:rsid w:val="00802359"/>
    <w:rsid w:val="00802658"/>
    <w:rsid w:val="00803A36"/>
    <w:rsid w:val="008047DA"/>
    <w:rsid w:val="00804B99"/>
    <w:rsid w:val="00804BB7"/>
    <w:rsid w:val="00805746"/>
    <w:rsid w:val="008059D7"/>
    <w:rsid w:val="00805FF1"/>
    <w:rsid w:val="00806D81"/>
    <w:rsid w:val="008074EE"/>
    <w:rsid w:val="00810997"/>
    <w:rsid w:val="00811422"/>
    <w:rsid w:val="008115F8"/>
    <w:rsid w:val="00812E4A"/>
    <w:rsid w:val="00815D48"/>
    <w:rsid w:val="00817292"/>
    <w:rsid w:val="008172FE"/>
    <w:rsid w:val="00817E98"/>
    <w:rsid w:val="00821993"/>
    <w:rsid w:val="00821CA4"/>
    <w:rsid w:val="008226A8"/>
    <w:rsid w:val="0082352F"/>
    <w:rsid w:val="00823BE0"/>
    <w:rsid w:val="0082525D"/>
    <w:rsid w:val="00827DF7"/>
    <w:rsid w:val="00831FDD"/>
    <w:rsid w:val="00832895"/>
    <w:rsid w:val="00833341"/>
    <w:rsid w:val="008341BC"/>
    <w:rsid w:val="00837269"/>
    <w:rsid w:val="00837B78"/>
    <w:rsid w:val="0084095A"/>
    <w:rsid w:val="008427B1"/>
    <w:rsid w:val="00842A30"/>
    <w:rsid w:val="00842B63"/>
    <w:rsid w:val="008433FA"/>
    <w:rsid w:val="00844D2E"/>
    <w:rsid w:val="0084539B"/>
    <w:rsid w:val="00845CD3"/>
    <w:rsid w:val="00846EE4"/>
    <w:rsid w:val="00847FD0"/>
    <w:rsid w:val="00850AA2"/>
    <w:rsid w:val="00852A4C"/>
    <w:rsid w:val="0085709B"/>
    <w:rsid w:val="008606F3"/>
    <w:rsid w:val="00861DAA"/>
    <w:rsid w:val="00864070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338E"/>
    <w:rsid w:val="00874331"/>
    <w:rsid w:val="008771AE"/>
    <w:rsid w:val="008771D2"/>
    <w:rsid w:val="00877DE5"/>
    <w:rsid w:val="0088333D"/>
    <w:rsid w:val="00884BD0"/>
    <w:rsid w:val="00887BD2"/>
    <w:rsid w:val="0089010E"/>
    <w:rsid w:val="00890B30"/>
    <w:rsid w:val="00890FE0"/>
    <w:rsid w:val="00892EC8"/>
    <w:rsid w:val="008935EF"/>
    <w:rsid w:val="00893BB4"/>
    <w:rsid w:val="00895DBF"/>
    <w:rsid w:val="008A2419"/>
    <w:rsid w:val="008A3E0E"/>
    <w:rsid w:val="008A41C8"/>
    <w:rsid w:val="008A7805"/>
    <w:rsid w:val="008B4675"/>
    <w:rsid w:val="008B52E5"/>
    <w:rsid w:val="008B58A3"/>
    <w:rsid w:val="008B5CF7"/>
    <w:rsid w:val="008B6B7D"/>
    <w:rsid w:val="008B7C06"/>
    <w:rsid w:val="008C0C38"/>
    <w:rsid w:val="008C0CB6"/>
    <w:rsid w:val="008C1986"/>
    <w:rsid w:val="008C1CC2"/>
    <w:rsid w:val="008C2D29"/>
    <w:rsid w:val="008C3077"/>
    <w:rsid w:val="008C4871"/>
    <w:rsid w:val="008C6875"/>
    <w:rsid w:val="008C7415"/>
    <w:rsid w:val="008D072F"/>
    <w:rsid w:val="008D1FD4"/>
    <w:rsid w:val="008D31CB"/>
    <w:rsid w:val="008D3B99"/>
    <w:rsid w:val="008D3EDD"/>
    <w:rsid w:val="008D48F9"/>
    <w:rsid w:val="008D5345"/>
    <w:rsid w:val="008D66D5"/>
    <w:rsid w:val="008D7A1A"/>
    <w:rsid w:val="008E093C"/>
    <w:rsid w:val="008E1356"/>
    <w:rsid w:val="008E655F"/>
    <w:rsid w:val="008E72F5"/>
    <w:rsid w:val="008F1342"/>
    <w:rsid w:val="008F1B24"/>
    <w:rsid w:val="008F1EF9"/>
    <w:rsid w:val="008F3502"/>
    <w:rsid w:val="008F39FA"/>
    <w:rsid w:val="008F4506"/>
    <w:rsid w:val="008F46D5"/>
    <w:rsid w:val="008F649C"/>
    <w:rsid w:val="008F6801"/>
    <w:rsid w:val="0090063A"/>
    <w:rsid w:val="00900B4B"/>
    <w:rsid w:val="00902BED"/>
    <w:rsid w:val="009040C0"/>
    <w:rsid w:val="00905DE3"/>
    <w:rsid w:val="009070DD"/>
    <w:rsid w:val="009071E1"/>
    <w:rsid w:val="0090768C"/>
    <w:rsid w:val="009113A6"/>
    <w:rsid w:val="00911A0E"/>
    <w:rsid w:val="00911E4E"/>
    <w:rsid w:val="00917041"/>
    <w:rsid w:val="00917A43"/>
    <w:rsid w:val="00920A67"/>
    <w:rsid w:val="00922F5B"/>
    <w:rsid w:val="00923BD6"/>
    <w:rsid w:val="00924B4A"/>
    <w:rsid w:val="009251CC"/>
    <w:rsid w:val="009258C7"/>
    <w:rsid w:val="0092643A"/>
    <w:rsid w:val="00927752"/>
    <w:rsid w:val="00927826"/>
    <w:rsid w:val="00930A68"/>
    <w:rsid w:val="00931046"/>
    <w:rsid w:val="009311BF"/>
    <w:rsid w:val="0093177D"/>
    <w:rsid w:val="009317C7"/>
    <w:rsid w:val="009319E9"/>
    <w:rsid w:val="00931A94"/>
    <w:rsid w:val="00931C36"/>
    <w:rsid w:val="00931F3F"/>
    <w:rsid w:val="009340B2"/>
    <w:rsid w:val="00934F3F"/>
    <w:rsid w:val="0093527A"/>
    <w:rsid w:val="00935EB2"/>
    <w:rsid w:val="00936942"/>
    <w:rsid w:val="009443E6"/>
    <w:rsid w:val="00944931"/>
    <w:rsid w:val="00945278"/>
    <w:rsid w:val="00945521"/>
    <w:rsid w:val="00945A61"/>
    <w:rsid w:val="00950B3C"/>
    <w:rsid w:val="00950EAE"/>
    <w:rsid w:val="00951060"/>
    <w:rsid w:val="0095158A"/>
    <w:rsid w:val="009529B1"/>
    <w:rsid w:val="009532F4"/>
    <w:rsid w:val="00954136"/>
    <w:rsid w:val="00954AD8"/>
    <w:rsid w:val="00955CA6"/>
    <w:rsid w:val="00955D03"/>
    <w:rsid w:val="00956572"/>
    <w:rsid w:val="0095710C"/>
    <w:rsid w:val="00957EDB"/>
    <w:rsid w:val="009619A1"/>
    <w:rsid w:val="00962916"/>
    <w:rsid w:val="009644F8"/>
    <w:rsid w:val="009655E4"/>
    <w:rsid w:val="009667FB"/>
    <w:rsid w:val="009674D3"/>
    <w:rsid w:val="00967B3D"/>
    <w:rsid w:val="0097068C"/>
    <w:rsid w:val="00973305"/>
    <w:rsid w:val="00975DE1"/>
    <w:rsid w:val="0097615F"/>
    <w:rsid w:val="00976423"/>
    <w:rsid w:val="009774D6"/>
    <w:rsid w:val="00977C24"/>
    <w:rsid w:val="00977C54"/>
    <w:rsid w:val="00982EFC"/>
    <w:rsid w:val="00984922"/>
    <w:rsid w:val="00984C74"/>
    <w:rsid w:val="00985642"/>
    <w:rsid w:val="0098659E"/>
    <w:rsid w:val="009872BF"/>
    <w:rsid w:val="0098751E"/>
    <w:rsid w:val="009964B3"/>
    <w:rsid w:val="00996E71"/>
    <w:rsid w:val="00997FA4"/>
    <w:rsid w:val="009A11D7"/>
    <w:rsid w:val="009A1666"/>
    <w:rsid w:val="009A2971"/>
    <w:rsid w:val="009A4294"/>
    <w:rsid w:val="009A4A29"/>
    <w:rsid w:val="009A58EA"/>
    <w:rsid w:val="009A6910"/>
    <w:rsid w:val="009A6954"/>
    <w:rsid w:val="009B00EE"/>
    <w:rsid w:val="009B0503"/>
    <w:rsid w:val="009B1D00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3233"/>
    <w:rsid w:val="009C36FE"/>
    <w:rsid w:val="009C3BC2"/>
    <w:rsid w:val="009C53D9"/>
    <w:rsid w:val="009C7B1F"/>
    <w:rsid w:val="009C7F89"/>
    <w:rsid w:val="009D013C"/>
    <w:rsid w:val="009D1139"/>
    <w:rsid w:val="009D1148"/>
    <w:rsid w:val="009D1775"/>
    <w:rsid w:val="009D1838"/>
    <w:rsid w:val="009D23B6"/>
    <w:rsid w:val="009D27B7"/>
    <w:rsid w:val="009D2B36"/>
    <w:rsid w:val="009D328C"/>
    <w:rsid w:val="009D3E7A"/>
    <w:rsid w:val="009D4141"/>
    <w:rsid w:val="009D5F85"/>
    <w:rsid w:val="009D68D0"/>
    <w:rsid w:val="009D6D2C"/>
    <w:rsid w:val="009D70E8"/>
    <w:rsid w:val="009D7729"/>
    <w:rsid w:val="009D7CEB"/>
    <w:rsid w:val="009E3F68"/>
    <w:rsid w:val="009E46AC"/>
    <w:rsid w:val="009E4B14"/>
    <w:rsid w:val="009E4CD4"/>
    <w:rsid w:val="009F0B8C"/>
    <w:rsid w:val="009F0D1B"/>
    <w:rsid w:val="009F0EDF"/>
    <w:rsid w:val="009F3847"/>
    <w:rsid w:val="009F39BF"/>
    <w:rsid w:val="009F64F3"/>
    <w:rsid w:val="009F6D8A"/>
    <w:rsid w:val="009F6EA9"/>
    <w:rsid w:val="009F7428"/>
    <w:rsid w:val="00A0203C"/>
    <w:rsid w:val="00A046CC"/>
    <w:rsid w:val="00A05FEB"/>
    <w:rsid w:val="00A06318"/>
    <w:rsid w:val="00A06EAA"/>
    <w:rsid w:val="00A07640"/>
    <w:rsid w:val="00A07EEB"/>
    <w:rsid w:val="00A100B6"/>
    <w:rsid w:val="00A10725"/>
    <w:rsid w:val="00A10B00"/>
    <w:rsid w:val="00A1178A"/>
    <w:rsid w:val="00A11F33"/>
    <w:rsid w:val="00A13177"/>
    <w:rsid w:val="00A14147"/>
    <w:rsid w:val="00A1472A"/>
    <w:rsid w:val="00A1515F"/>
    <w:rsid w:val="00A16339"/>
    <w:rsid w:val="00A166CF"/>
    <w:rsid w:val="00A16AF1"/>
    <w:rsid w:val="00A16BD7"/>
    <w:rsid w:val="00A17248"/>
    <w:rsid w:val="00A23028"/>
    <w:rsid w:val="00A24893"/>
    <w:rsid w:val="00A26432"/>
    <w:rsid w:val="00A30C5C"/>
    <w:rsid w:val="00A326DF"/>
    <w:rsid w:val="00A32E16"/>
    <w:rsid w:val="00A358E8"/>
    <w:rsid w:val="00A37770"/>
    <w:rsid w:val="00A40569"/>
    <w:rsid w:val="00A416F5"/>
    <w:rsid w:val="00A43B5C"/>
    <w:rsid w:val="00A440C0"/>
    <w:rsid w:val="00A44D89"/>
    <w:rsid w:val="00A4569D"/>
    <w:rsid w:val="00A459EC"/>
    <w:rsid w:val="00A461DA"/>
    <w:rsid w:val="00A46DD4"/>
    <w:rsid w:val="00A47750"/>
    <w:rsid w:val="00A50922"/>
    <w:rsid w:val="00A529DF"/>
    <w:rsid w:val="00A52A58"/>
    <w:rsid w:val="00A52B50"/>
    <w:rsid w:val="00A53561"/>
    <w:rsid w:val="00A53EAD"/>
    <w:rsid w:val="00A55FC2"/>
    <w:rsid w:val="00A563EA"/>
    <w:rsid w:val="00A56AEA"/>
    <w:rsid w:val="00A61A78"/>
    <w:rsid w:val="00A63602"/>
    <w:rsid w:val="00A63BF8"/>
    <w:rsid w:val="00A66C6F"/>
    <w:rsid w:val="00A66EAB"/>
    <w:rsid w:val="00A706A1"/>
    <w:rsid w:val="00A70BEC"/>
    <w:rsid w:val="00A71AE2"/>
    <w:rsid w:val="00A71E73"/>
    <w:rsid w:val="00A72788"/>
    <w:rsid w:val="00A7487D"/>
    <w:rsid w:val="00A77590"/>
    <w:rsid w:val="00A77696"/>
    <w:rsid w:val="00A77A7A"/>
    <w:rsid w:val="00A80DD6"/>
    <w:rsid w:val="00A82060"/>
    <w:rsid w:val="00A82C4A"/>
    <w:rsid w:val="00A841AF"/>
    <w:rsid w:val="00A85432"/>
    <w:rsid w:val="00A8624C"/>
    <w:rsid w:val="00A86478"/>
    <w:rsid w:val="00A86CCD"/>
    <w:rsid w:val="00A875BB"/>
    <w:rsid w:val="00A87A54"/>
    <w:rsid w:val="00A900AA"/>
    <w:rsid w:val="00A93149"/>
    <w:rsid w:val="00A93388"/>
    <w:rsid w:val="00A9424A"/>
    <w:rsid w:val="00A94BF9"/>
    <w:rsid w:val="00A94D54"/>
    <w:rsid w:val="00A970BB"/>
    <w:rsid w:val="00AA192B"/>
    <w:rsid w:val="00AA248B"/>
    <w:rsid w:val="00AA3B46"/>
    <w:rsid w:val="00AA3C31"/>
    <w:rsid w:val="00AA4420"/>
    <w:rsid w:val="00AB132B"/>
    <w:rsid w:val="00AB183F"/>
    <w:rsid w:val="00AB39E5"/>
    <w:rsid w:val="00AB58F2"/>
    <w:rsid w:val="00AB608D"/>
    <w:rsid w:val="00AB679E"/>
    <w:rsid w:val="00AC0C52"/>
    <w:rsid w:val="00AC114C"/>
    <w:rsid w:val="00AC2077"/>
    <w:rsid w:val="00AC2F70"/>
    <w:rsid w:val="00AC4960"/>
    <w:rsid w:val="00AC4EFF"/>
    <w:rsid w:val="00AC5A4F"/>
    <w:rsid w:val="00AC717F"/>
    <w:rsid w:val="00AC7F39"/>
    <w:rsid w:val="00AD02AF"/>
    <w:rsid w:val="00AD0554"/>
    <w:rsid w:val="00AD05C2"/>
    <w:rsid w:val="00AD1407"/>
    <w:rsid w:val="00AD14CD"/>
    <w:rsid w:val="00AD1E8C"/>
    <w:rsid w:val="00AD20E3"/>
    <w:rsid w:val="00AD2923"/>
    <w:rsid w:val="00AD2CE6"/>
    <w:rsid w:val="00AD325A"/>
    <w:rsid w:val="00AD42CD"/>
    <w:rsid w:val="00AD464E"/>
    <w:rsid w:val="00AD6938"/>
    <w:rsid w:val="00AD71A0"/>
    <w:rsid w:val="00AE01D8"/>
    <w:rsid w:val="00AE037E"/>
    <w:rsid w:val="00AE12AF"/>
    <w:rsid w:val="00AE1DED"/>
    <w:rsid w:val="00AE239A"/>
    <w:rsid w:val="00AE23E8"/>
    <w:rsid w:val="00AE320A"/>
    <w:rsid w:val="00AE3451"/>
    <w:rsid w:val="00AE4478"/>
    <w:rsid w:val="00AE69AB"/>
    <w:rsid w:val="00AE7FC9"/>
    <w:rsid w:val="00AF1D0E"/>
    <w:rsid w:val="00AF234C"/>
    <w:rsid w:val="00AF2776"/>
    <w:rsid w:val="00AF337A"/>
    <w:rsid w:val="00AF34DA"/>
    <w:rsid w:val="00AF37E8"/>
    <w:rsid w:val="00AF58EB"/>
    <w:rsid w:val="00AF6188"/>
    <w:rsid w:val="00AF6F0C"/>
    <w:rsid w:val="00AF7063"/>
    <w:rsid w:val="00B0035C"/>
    <w:rsid w:val="00B0068D"/>
    <w:rsid w:val="00B0085A"/>
    <w:rsid w:val="00B00E74"/>
    <w:rsid w:val="00B037C4"/>
    <w:rsid w:val="00B03D4D"/>
    <w:rsid w:val="00B0561C"/>
    <w:rsid w:val="00B05ADF"/>
    <w:rsid w:val="00B067C7"/>
    <w:rsid w:val="00B072E1"/>
    <w:rsid w:val="00B07B78"/>
    <w:rsid w:val="00B07B7C"/>
    <w:rsid w:val="00B12831"/>
    <w:rsid w:val="00B14BDB"/>
    <w:rsid w:val="00B15B0F"/>
    <w:rsid w:val="00B15F62"/>
    <w:rsid w:val="00B16727"/>
    <w:rsid w:val="00B16948"/>
    <w:rsid w:val="00B2009A"/>
    <w:rsid w:val="00B20FC2"/>
    <w:rsid w:val="00B217C3"/>
    <w:rsid w:val="00B225E5"/>
    <w:rsid w:val="00B24318"/>
    <w:rsid w:val="00B24B04"/>
    <w:rsid w:val="00B24FA8"/>
    <w:rsid w:val="00B30E4C"/>
    <w:rsid w:val="00B33A44"/>
    <w:rsid w:val="00B33B62"/>
    <w:rsid w:val="00B35CD3"/>
    <w:rsid w:val="00B35D9E"/>
    <w:rsid w:val="00B36963"/>
    <w:rsid w:val="00B371F5"/>
    <w:rsid w:val="00B41BD8"/>
    <w:rsid w:val="00B4230E"/>
    <w:rsid w:val="00B430F3"/>
    <w:rsid w:val="00B4322F"/>
    <w:rsid w:val="00B50383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061B"/>
    <w:rsid w:val="00B619C2"/>
    <w:rsid w:val="00B61B49"/>
    <w:rsid w:val="00B62753"/>
    <w:rsid w:val="00B639AD"/>
    <w:rsid w:val="00B63F18"/>
    <w:rsid w:val="00B644E5"/>
    <w:rsid w:val="00B646FE"/>
    <w:rsid w:val="00B658C7"/>
    <w:rsid w:val="00B66C92"/>
    <w:rsid w:val="00B679A9"/>
    <w:rsid w:val="00B7182E"/>
    <w:rsid w:val="00B75EF9"/>
    <w:rsid w:val="00B7791D"/>
    <w:rsid w:val="00B82060"/>
    <w:rsid w:val="00B83DC3"/>
    <w:rsid w:val="00B86452"/>
    <w:rsid w:val="00B91324"/>
    <w:rsid w:val="00B91B2B"/>
    <w:rsid w:val="00B91C93"/>
    <w:rsid w:val="00B91DCA"/>
    <w:rsid w:val="00B92C56"/>
    <w:rsid w:val="00B94A4D"/>
    <w:rsid w:val="00B9500B"/>
    <w:rsid w:val="00BA00EB"/>
    <w:rsid w:val="00BA0208"/>
    <w:rsid w:val="00BA0FB0"/>
    <w:rsid w:val="00BA31F8"/>
    <w:rsid w:val="00BA46A6"/>
    <w:rsid w:val="00BA46C9"/>
    <w:rsid w:val="00BA4FB1"/>
    <w:rsid w:val="00BA643A"/>
    <w:rsid w:val="00BB03DD"/>
    <w:rsid w:val="00BB0883"/>
    <w:rsid w:val="00BB1D0F"/>
    <w:rsid w:val="00BB1E0C"/>
    <w:rsid w:val="00BB2B5B"/>
    <w:rsid w:val="00BB2B5F"/>
    <w:rsid w:val="00BB44A0"/>
    <w:rsid w:val="00BB51E9"/>
    <w:rsid w:val="00BB7520"/>
    <w:rsid w:val="00BB7646"/>
    <w:rsid w:val="00BC105F"/>
    <w:rsid w:val="00BC1340"/>
    <w:rsid w:val="00BC138B"/>
    <w:rsid w:val="00BC14D7"/>
    <w:rsid w:val="00BC211F"/>
    <w:rsid w:val="00BC26F7"/>
    <w:rsid w:val="00BC35A7"/>
    <w:rsid w:val="00BC3A93"/>
    <w:rsid w:val="00BC5293"/>
    <w:rsid w:val="00BC5488"/>
    <w:rsid w:val="00BC7ABF"/>
    <w:rsid w:val="00BD1610"/>
    <w:rsid w:val="00BD1AF7"/>
    <w:rsid w:val="00BD2399"/>
    <w:rsid w:val="00BD2D6C"/>
    <w:rsid w:val="00BD2E15"/>
    <w:rsid w:val="00BD3702"/>
    <w:rsid w:val="00BD4506"/>
    <w:rsid w:val="00BD64C0"/>
    <w:rsid w:val="00BD69F3"/>
    <w:rsid w:val="00BD6D17"/>
    <w:rsid w:val="00BE0433"/>
    <w:rsid w:val="00BE12FD"/>
    <w:rsid w:val="00BE23DE"/>
    <w:rsid w:val="00BE2833"/>
    <w:rsid w:val="00BE3F34"/>
    <w:rsid w:val="00BE4645"/>
    <w:rsid w:val="00BE6F7D"/>
    <w:rsid w:val="00BE7DE2"/>
    <w:rsid w:val="00BF18AB"/>
    <w:rsid w:val="00BF1DF9"/>
    <w:rsid w:val="00BF2025"/>
    <w:rsid w:val="00BF2261"/>
    <w:rsid w:val="00BF32CF"/>
    <w:rsid w:val="00BF36DE"/>
    <w:rsid w:val="00BF3D11"/>
    <w:rsid w:val="00BF4B0C"/>
    <w:rsid w:val="00BF5459"/>
    <w:rsid w:val="00BF5D24"/>
    <w:rsid w:val="00BF7DB2"/>
    <w:rsid w:val="00C002E9"/>
    <w:rsid w:val="00C00899"/>
    <w:rsid w:val="00C0118F"/>
    <w:rsid w:val="00C014AF"/>
    <w:rsid w:val="00C01D0B"/>
    <w:rsid w:val="00C020BE"/>
    <w:rsid w:val="00C02E49"/>
    <w:rsid w:val="00C040E7"/>
    <w:rsid w:val="00C04522"/>
    <w:rsid w:val="00C04E32"/>
    <w:rsid w:val="00C04E91"/>
    <w:rsid w:val="00C10225"/>
    <w:rsid w:val="00C11A29"/>
    <w:rsid w:val="00C12B4E"/>
    <w:rsid w:val="00C13668"/>
    <w:rsid w:val="00C15E14"/>
    <w:rsid w:val="00C15F85"/>
    <w:rsid w:val="00C165D4"/>
    <w:rsid w:val="00C17781"/>
    <w:rsid w:val="00C20169"/>
    <w:rsid w:val="00C21494"/>
    <w:rsid w:val="00C2176E"/>
    <w:rsid w:val="00C21B87"/>
    <w:rsid w:val="00C21F02"/>
    <w:rsid w:val="00C226C0"/>
    <w:rsid w:val="00C22C7A"/>
    <w:rsid w:val="00C2392E"/>
    <w:rsid w:val="00C2787D"/>
    <w:rsid w:val="00C3034E"/>
    <w:rsid w:val="00C304CE"/>
    <w:rsid w:val="00C30837"/>
    <w:rsid w:val="00C33335"/>
    <w:rsid w:val="00C3432B"/>
    <w:rsid w:val="00C34CF9"/>
    <w:rsid w:val="00C3663A"/>
    <w:rsid w:val="00C36734"/>
    <w:rsid w:val="00C373E6"/>
    <w:rsid w:val="00C3740E"/>
    <w:rsid w:val="00C37A8D"/>
    <w:rsid w:val="00C37ED4"/>
    <w:rsid w:val="00C4136D"/>
    <w:rsid w:val="00C413E3"/>
    <w:rsid w:val="00C41E96"/>
    <w:rsid w:val="00C42141"/>
    <w:rsid w:val="00C47C61"/>
    <w:rsid w:val="00C50C6A"/>
    <w:rsid w:val="00C5202D"/>
    <w:rsid w:val="00C520FD"/>
    <w:rsid w:val="00C52234"/>
    <w:rsid w:val="00C5247B"/>
    <w:rsid w:val="00C53F0A"/>
    <w:rsid w:val="00C55FCC"/>
    <w:rsid w:val="00C56A4A"/>
    <w:rsid w:val="00C56CD5"/>
    <w:rsid w:val="00C579C8"/>
    <w:rsid w:val="00C62B5A"/>
    <w:rsid w:val="00C62D8A"/>
    <w:rsid w:val="00C632BB"/>
    <w:rsid w:val="00C6339A"/>
    <w:rsid w:val="00C64821"/>
    <w:rsid w:val="00C66448"/>
    <w:rsid w:val="00C70AD8"/>
    <w:rsid w:val="00C7161A"/>
    <w:rsid w:val="00C719B9"/>
    <w:rsid w:val="00C72DA6"/>
    <w:rsid w:val="00C73466"/>
    <w:rsid w:val="00C739B3"/>
    <w:rsid w:val="00C74CE9"/>
    <w:rsid w:val="00C756C1"/>
    <w:rsid w:val="00C80F03"/>
    <w:rsid w:val="00C82072"/>
    <w:rsid w:val="00C846F2"/>
    <w:rsid w:val="00C85D97"/>
    <w:rsid w:val="00C8600D"/>
    <w:rsid w:val="00C863B4"/>
    <w:rsid w:val="00C87693"/>
    <w:rsid w:val="00C904C3"/>
    <w:rsid w:val="00C90BE8"/>
    <w:rsid w:val="00C91146"/>
    <w:rsid w:val="00C91381"/>
    <w:rsid w:val="00C91C95"/>
    <w:rsid w:val="00C94308"/>
    <w:rsid w:val="00C95343"/>
    <w:rsid w:val="00C95B64"/>
    <w:rsid w:val="00C96083"/>
    <w:rsid w:val="00C96440"/>
    <w:rsid w:val="00C972DF"/>
    <w:rsid w:val="00C97326"/>
    <w:rsid w:val="00CA055F"/>
    <w:rsid w:val="00CA1EA7"/>
    <w:rsid w:val="00CA3525"/>
    <w:rsid w:val="00CA43D3"/>
    <w:rsid w:val="00CA45D1"/>
    <w:rsid w:val="00CA71A3"/>
    <w:rsid w:val="00CA73D0"/>
    <w:rsid w:val="00CA76AF"/>
    <w:rsid w:val="00CB023B"/>
    <w:rsid w:val="00CB6B45"/>
    <w:rsid w:val="00CB714E"/>
    <w:rsid w:val="00CC11C0"/>
    <w:rsid w:val="00CC4AB1"/>
    <w:rsid w:val="00CC4D7E"/>
    <w:rsid w:val="00CD1079"/>
    <w:rsid w:val="00CD357A"/>
    <w:rsid w:val="00CD3761"/>
    <w:rsid w:val="00CD492B"/>
    <w:rsid w:val="00CD726B"/>
    <w:rsid w:val="00CD7693"/>
    <w:rsid w:val="00CE00E5"/>
    <w:rsid w:val="00CE030D"/>
    <w:rsid w:val="00CE1180"/>
    <w:rsid w:val="00CE1F1D"/>
    <w:rsid w:val="00CE3FA6"/>
    <w:rsid w:val="00CE6C8A"/>
    <w:rsid w:val="00CF0709"/>
    <w:rsid w:val="00CF1977"/>
    <w:rsid w:val="00CF204C"/>
    <w:rsid w:val="00CF2757"/>
    <w:rsid w:val="00CF2C36"/>
    <w:rsid w:val="00CF3C0F"/>
    <w:rsid w:val="00CF3E21"/>
    <w:rsid w:val="00CF46D1"/>
    <w:rsid w:val="00CF6339"/>
    <w:rsid w:val="00CF6F01"/>
    <w:rsid w:val="00D01BB7"/>
    <w:rsid w:val="00D028C2"/>
    <w:rsid w:val="00D0338B"/>
    <w:rsid w:val="00D0386B"/>
    <w:rsid w:val="00D05535"/>
    <w:rsid w:val="00D07091"/>
    <w:rsid w:val="00D11AA0"/>
    <w:rsid w:val="00D14C91"/>
    <w:rsid w:val="00D164D8"/>
    <w:rsid w:val="00D165DE"/>
    <w:rsid w:val="00D20849"/>
    <w:rsid w:val="00D20E02"/>
    <w:rsid w:val="00D23DF5"/>
    <w:rsid w:val="00D24F9B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903"/>
    <w:rsid w:val="00D435BC"/>
    <w:rsid w:val="00D43733"/>
    <w:rsid w:val="00D43843"/>
    <w:rsid w:val="00D4431A"/>
    <w:rsid w:val="00D4748B"/>
    <w:rsid w:val="00D47716"/>
    <w:rsid w:val="00D47928"/>
    <w:rsid w:val="00D50656"/>
    <w:rsid w:val="00D51967"/>
    <w:rsid w:val="00D53F95"/>
    <w:rsid w:val="00D553B5"/>
    <w:rsid w:val="00D5570A"/>
    <w:rsid w:val="00D55D97"/>
    <w:rsid w:val="00D561B1"/>
    <w:rsid w:val="00D60CD4"/>
    <w:rsid w:val="00D60D13"/>
    <w:rsid w:val="00D61CF8"/>
    <w:rsid w:val="00D628A7"/>
    <w:rsid w:val="00D644E4"/>
    <w:rsid w:val="00D67041"/>
    <w:rsid w:val="00D70A14"/>
    <w:rsid w:val="00D710AA"/>
    <w:rsid w:val="00D7119B"/>
    <w:rsid w:val="00D71649"/>
    <w:rsid w:val="00D71FCE"/>
    <w:rsid w:val="00D72015"/>
    <w:rsid w:val="00D732B2"/>
    <w:rsid w:val="00D73F81"/>
    <w:rsid w:val="00D741E6"/>
    <w:rsid w:val="00D743AB"/>
    <w:rsid w:val="00D75DB6"/>
    <w:rsid w:val="00D80127"/>
    <w:rsid w:val="00D8350B"/>
    <w:rsid w:val="00D83885"/>
    <w:rsid w:val="00D847B9"/>
    <w:rsid w:val="00D84C39"/>
    <w:rsid w:val="00D912DA"/>
    <w:rsid w:val="00D91C9E"/>
    <w:rsid w:val="00D93E24"/>
    <w:rsid w:val="00D941B7"/>
    <w:rsid w:val="00D951E6"/>
    <w:rsid w:val="00D95AC4"/>
    <w:rsid w:val="00D968B8"/>
    <w:rsid w:val="00D96F43"/>
    <w:rsid w:val="00DA07DF"/>
    <w:rsid w:val="00DA1129"/>
    <w:rsid w:val="00DA169A"/>
    <w:rsid w:val="00DA26E8"/>
    <w:rsid w:val="00DA27C9"/>
    <w:rsid w:val="00DA2A65"/>
    <w:rsid w:val="00DA340F"/>
    <w:rsid w:val="00DA3AA5"/>
    <w:rsid w:val="00DA4BA7"/>
    <w:rsid w:val="00DA573F"/>
    <w:rsid w:val="00DB0912"/>
    <w:rsid w:val="00DB0CC0"/>
    <w:rsid w:val="00DB1AB4"/>
    <w:rsid w:val="00DB20B6"/>
    <w:rsid w:val="00DB3888"/>
    <w:rsid w:val="00DB5F76"/>
    <w:rsid w:val="00DB6926"/>
    <w:rsid w:val="00DB771F"/>
    <w:rsid w:val="00DC08A2"/>
    <w:rsid w:val="00DC18E0"/>
    <w:rsid w:val="00DC279F"/>
    <w:rsid w:val="00DC3CF1"/>
    <w:rsid w:val="00DC5FF3"/>
    <w:rsid w:val="00DC77A2"/>
    <w:rsid w:val="00DD0B44"/>
    <w:rsid w:val="00DD17EB"/>
    <w:rsid w:val="00DD198C"/>
    <w:rsid w:val="00DD212B"/>
    <w:rsid w:val="00DD37F4"/>
    <w:rsid w:val="00DD5F7D"/>
    <w:rsid w:val="00DD63A2"/>
    <w:rsid w:val="00DD66F3"/>
    <w:rsid w:val="00DD7134"/>
    <w:rsid w:val="00DE0913"/>
    <w:rsid w:val="00DE3E47"/>
    <w:rsid w:val="00DE7514"/>
    <w:rsid w:val="00DF02C6"/>
    <w:rsid w:val="00DF02D9"/>
    <w:rsid w:val="00DF2C7B"/>
    <w:rsid w:val="00DF39FE"/>
    <w:rsid w:val="00DF3D55"/>
    <w:rsid w:val="00DF431B"/>
    <w:rsid w:val="00DF4451"/>
    <w:rsid w:val="00DF4FB0"/>
    <w:rsid w:val="00DF5E8E"/>
    <w:rsid w:val="00DF750D"/>
    <w:rsid w:val="00DF7D71"/>
    <w:rsid w:val="00E016A0"/>
    <w:rsid w:val="00E01A24"/>
    <w:rsid w:val="00E031E7"/>
    <w:rsid w:val="00E03F12"/>
    <w:rsid w:val="00E047DF"/>
    <w:rsid w:val="00E0581B"/>
    <w:rsid w:val="00E05FE3"/>
    <w:rsid w:val="00E064C6"/>
    <w:rsid w:val="00E07EE5"/>
    <w:rsid w:val="00E10BC6"/>
    <w:rsid w:val="00E1174A"/>
    <w:rsid w:val="00E12961"/>
    <w:rsid w:val="00E1312D"/>
    <w:rsid w:val="00E1329B"/>
    <w:rsid w:val="00E1476E"/>
    <w:rsid w:val="00E1513F"/>
    <w:rsid w:val="00E15D8B"/>
    <w:rsid w:val="00E1628E"/>
    <w:rsid w:val="00E166AE"/>
    <w:rsid w:val="00E177D6"/>
    <w:rsid w:val="00E17A4E"/>
    <w:rsid w:val="00E214D0"/>
    <w:rsid w:val="00E2341C"/>
    <w:rsid w:val="00E237E3"/>
    <w:rsid w:val="00E237FC"/>
    <w:rsid w:val="00E24965"/>
    <w:rsid w:val="00E25668"/>
    <w:rsid w:val="00E2590A"/>
    <w:rsid w:val="00E25AC2"/>
    <w:rsid w:val="00E26D5E"/>
    <w:rsid w:val="00E26DC5"/>
    <w:rsid w:val="00E27C7F"/>
    <w:rsid w:val="00E30FB2"/>
    <w:rsid w:val="00E31108"/>
    <w:rsid w:val="00E31233"/>
    <w:rsid w:val="00E3174B"/>
    <w:rsid w:val="00E36B2A"/>
    <w:rsid w:val="00E37C95"/>
    <w:rsid w:val="00E40EC2"/>
    <w:rsid w:val="00E410C7"/>
    <w:rsid w:val="00E43408"/>
    <w:rsid w:val="00E434B5"/>
    <w:rsid w:val="00E43640"/>
    <w:rsid w:val="00E43DDB"/>
    <w:rsid w:val="00E522F3"/>
    <w:rsid w:val="00E52484"/>
    <w:rsid w:val="00E53D60"/>
    <w:rsid w:val="00E55BEC"/>
    <w:rsid w:val="00E55D36"/>
    <w:rsid w:val="00E568A8"/>
    <w:rsid w:val="00E605F2"/>
    <w:rsid w:val="00E60F19"/>
    <w:rsid w:val="00E63F35"/>
    <w:rsid w:val="00E643D1"/>
    <w:rsid w:val="00E664C2"/>
    <w:rsid w:val="00E66922"/>
    <w:rsid w:val="00E66BFC"/>
    <w:rsid w:val="00E66CC9"/>
    <w:rsid w:val="00E7036E"/>
    <w:rsid w:val="00E70E47"/>
    <w:rsid w:val="00E71060"/>
    <w:rsid w:val="00E73252"/>
    <w:rsid w:val="00E73C67"/>
    <w:rsid w:val="00E74D6D"/>
    <w:rsid w:val="00E7505F"/>
    <w:rsid w:val="00E77E0F"/>
    <w:rsid w:val="00E83A12"/>
    <w:rsid w:val="00E8438B"/>
    <w:rsid w:val="00E85A12"/>
    <w:rsid w:val="00E86C24"/>
    <w:rsid w:val="00E86C81"/>
    <w:rsid w:val="00E87314"/>
    <w:rsid w:val="00E90894"/>
    <w:rsid w:val="00E90D1A"/>
    <w:rsid w:val="00E90EA7"/>
    <w:rsid w:val="00E93082"/>
    <w:rsid w:val="00E93E41"/>
    <w:rsid w:val="00E956D0"/>
    <w:rsid w:val="00E95858"/>
    <w:rsid w:val="00E95AB5"/>
    <w:rsid w:val="00E95FDF"/>
    <w:rsid w:val="00E9641C"/>
    <w:rsid w:val="00E9647B"/>
    <w:rsid w:val="00E9657D"/>
    <w:rsid w:val="00E965FE"/>
    <w:rsid w:val="00E97939"/>
    <w:rsid w:val="00EA006F"/>
    <w:rsid w:val="00EA0ABA"/>
    <w:rsid w:val="00EA0B3C"/>
    <w:rsid w:val="00EA101B"/>
    <w:rsid w:val="00EA2567"/>
    <w:rsid w:val="00EA2A99"/>
    <w:rsid w:val="00EA381D"/>
    <w:rsid w:val="00EA46AE"/>
    <w:rsid w:val="00EA4A3A"/>
    <w:rsid w:val="00EA5404"/>
    <w:rsid w:val="00EA5C5C"/>
    <w:rsid w:val="00EA77A4"/>
    <w:rsid w:val="00EB0166"/>
    <w:rsid w:val="00EB18FC"/>
    <w:rsid w:val="00EB1CF6"/>
    <w:rsid w:val="00EB2056"/>
    <w:rsid w:val="00EB3EE9"/>
    <w:rsid w:val="00EB4024"/>
    <w:rsid w:val="00EB4A0E"/>
    <w:rsid w:val="00EB52C5"/>
    <w:rsid w:val="00EB6B2D"/>
    <w:rsid w:val="00EB6EDC"/>
    <w:rsid w:val="00EC03BB"/>
    <w:rsid w:val="00EC1035"/>
    <w:rsid w:val="00EC10AA"/>
    <w:rsid w:val="00EC1454"/>
    <w:rsid w:val="00EC1C69"/>
    <w:rsid w:val="00EC1C6B"/>
    <w:rsid w:val="00EC218E"/>
    <w:rsid w:val="00EC2220"/>
    <w:rsid w:val="00EC382E"/>
    <w:rsid w:val="00EC3FFD"/>
    <w:rsid w:val="00EC4289"/>
    <w:rsid w:val="00EC45AC"/>
    <w:rsid w:val="00EC4CA8"/>
    <w:rsid w:val="00EC7CAF"/>
    <w:rsid w:val="00ED0AD3"/>
    <w:rsid w:val="00ED219F"/>
    <w:rsid w:val="00ED23AE"/>
    <w:rsid w:val="00ED2704"/>
    <w:rsid w:val="00ED382D"/>
    <w:rsid w:val="00ED46B7"/>
    <w:rsid w:val="00EE11CF"/>
    <w:rsid w:val="00EE1B01"/>
    <w:rsid w:val="00EE2F2E"/>
    <w:rsid w:val="00EE41B4"/>
    <w:rsid w:val="00EE4268"/>
    <w:rsid w:val="00EE5689"/>
    <w:rsid w:val="00EE5918"/>
    <w:rsid w:val="00EE5C04"/>
    <w:rsid w:val="00EE5D81"/>
    <w:rsid w:val="00EE71E5"/>
    <w:rsid w:val="00EF0B4B"/>
    <w:rsid w:val="00EF2437"/>
    <w:rsid w:val="00EF267A"/>
    <w:rsid w:val="00EF3342"/>
    <w:rsid w:val="00EF4E5A"/>
    <w:rsid w:val="00EF576B"/>
    <w:rsid w:val="00F02D11"/>
    <w:rsid w:val="00F036F3"/>
    <w:rsid w:val="00F03932"/>
    <w:rsid w:val="00F050C9"/>
    <w:rsid w:val="00F068E9"/>
    <w:rsid w:val="00F075E7"/>
    <w:rsid w:val="00F1109D"/>
    <w:rsid w:val="00F11850"/>
    <w:rsid w:val="00F124B7"/>
    <w:rsid w:val="00F124D7"/>
    <w:rsid w:val="00F13140"/>
    <w:rsid w:val="00F13B9F"/>
    <w:rsid w:val="00F14876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B21"/>
    <w:rsid w:val="00F34F4F"/>
    <w:rsid w:val="00F354A2"/>
    <w:rsid w:val="00F35522"/>
    <w:rsid w:val="00F355E2"/>
    <w:rsid w:val="00F35717"/>
    <w:rsid w:val="00F37662"/>
    <w:rsid w:val="00F40210"/>
    <w:rsid w:val="00F41068"/>
    <w:rsid w:val="00F41210"/>
    <w:rsid w:val="00F42959"/>
    <w:rsid w:val="00F45BE4"/>
    <w:rsid w:val="00F47F55"/>
    <w:rsid w:val="00F50118"/>
    <w:rsid w:val="00F518CD"/>
    <w:rsid w:val="00F51CA4"/>
    <w:rsid w:val="00F52297"/>
    <w:rsid w:val="00F55F5C"/>
    <w:rsid w:val="00F56AD4"/>
    <w:rsid w:val="00F56DEE"/>
    <w:rsid w:val="00F571A8"/>
    <w:rsid w:val="00F5770C"/>
    <w:rsid w:val="00F6081F"/>
    <w:rsid w:val="00F61138"/>
    <w:rsid w:val="00F6280A"/>
    <w:rsid w:val="00F63D9C"/>
    <w:rsid w:val="00F67561"/>
    <w:rsid w:val="00F67BD3"/>
    <w:rsid w:val="00F708C3"/>
    <w:rsid w:val="00F70996"/>
    <w:rsid w:val="00F7305C"/>
    <w:rsid w:val="00F743AB"/>
    <w:rsid w:val="00F75365"/>
    <w:rsid w:val="00F76E37"/>
    <w:rsid w:val="00F81790"/>
    <w:rsid w:val="00F81880"/>
    <w:rsid w:val="00F81924"/>
    <w:rsid w:val="00F8268A"/>
    <w:rsid w:val="00F82A8F"/>
    <w:rsid w:val="00F82D13"/>
    <w:rsid w:val="00F83C6B"/>
    <w:rsid w:val="00F83FA6"/>
    <w:rsid w:val="00F84CE6"/>
    <w:rsid w:val="00F8575A"/>
    <w:rsid w:val="00F85C57"/>
    <w:rsid w:val="00F85EA4"/>
    <w:rsid w:val="00F87738"/>
    <w:rsid w:val="00F87985"/>
    <w:rsid w:val="00F91622"/>
    <w:rsid w:val="00F932F2"/>
    <w:rsid w:val="00F96845"/>
    <w:rsid w:val="00F97338"/>
    <w:rsid w:val="00FA0F74"/>
    <w:rsid w:val="00FA321D"/>
    <w:rsid w:val="00FA3383"/>
    <w:rsid w:val="00FA35C9"/>
    <w:rsid w:val="00FA39FE"/>
    <w:rsid w:val="00FA40F0"/>
    <w:rsid w:val="00FA5100"/>
    <w:rsid w:val="00FA5385"/>
    <w:rsid w:val="00FA5F8F"/>
    <w:rsid w:val="00FA6314"/>
    <w:rsid w:val="00FB0049"/>
    <w:rsid w:val="00FB0A20"/>
    <w:rsid w:val="00FB2357"/>
    <w:rsid w:val="00FB2641"/>
    <w:rsid w:val="00FB2F54"/>
    <w:rsid w:val="00FB3169"/>
    <w:rsid w:val="00FB33BC"/>
    <w:rsid w:val="00FB3FC0"/>
    <w:rsid w:val="00FB6F5E"/>
    <w:rsid w:val="00FC08FB"/>
    <w:rsid w:val="00FC1792"/>
    <w:rsid w:val="00FC3631"/>
    <w:rsid w:val="00FC400F"/>
    <w:rsid w:val="00FC4105"/>
    <w:rsid w:val="00FC4A03"/>
    <w:rsid w:val="00FC5623"/>
    <w:rsid w:val="00FC6C34"/>
    <w:rsid w:val="00FC75C1"/>
    <w:rsid w:val="00FD056E"/>
    <w:rsid w:val="00FD12A8"/>
    <w:rsid w:val="00FD44C3"/>
    <w:rsid w:val="00FD54B0"/>
    <w:rsid w:val="00FD6AD4"/>
    <w:rsid w:val="00FE28C1"/>
    <w:rsid w:val="00FE2C23"/>
    <w:rsid w:val="00FE3D05"/>
    <w:rsid w:val="00FE3FF4"/>
    <w:rsid w:val="00FE49D3"/>
    <w:rsid w:val="00FE63DB"/>
    <w:rsid w:val="00FF1430"/>
    <w:rsid w:val="00FF2178"/>
    <w:rsid w:val="00FF2813"/>
    <w:rsid w:val="00FF3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B229FE8RDgC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89;%20&#1057;%20&#1076;&#1080;&#1089;&#1082;&#1072;\Desktop\&#1089;&#1086;&#1089;&#1090;&#1072;&#1074;&#1083;&#1077;&#1085;&#1080;&#1077;%20&#1073;&#1102;&#1076;&#1078;&#1077;&#1090;&#1072;%20&#1085;&#1072;%202024%20&#1075;&#1086;&#1076;\&#1056;&#1077;&#1096;&#1077;&#1085;&#1080;&#1103;%20&#1086;%20&#1073;&#1102;&#1076;&#1078;&#1077;&#1090;&#1077;_.2024%20(1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7946B-02FA-43CC-A604-626C2E7AC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Решения о бюджете_.2024 (1)</Template>
  <TotalTime>19</TotalTime>
  <Pages>7</Pages>
  <Words>2402</Words>
  <Characters>13696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16066</CharactersWithSpaces>
  <SharedDoc>false</SharedDoc>
  <HLinks>
    <vt:vector size="24" baseType="variant">
      <vt:variant>
        <vt:i4>7340136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consultantplus://offline/ref=E2BDC3C8B0B7ECFD6D4A862096E93E0314674E082F8A32A404A69044E0DAF33B1ED02084B13A77iAD</vt:lpwstr>
      </vt:variant>
      <vt:variant>
        <vt:lpwstr/>
      </vt:variant>
      <vt:variant>
        <vt:i4>7077950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consultantplus://offline/ref=8E35EAF0B7892258E32376C15DF3BA05B0F4D8843EE7F93A00EA28935D22FC3A4061FD86593FF57155F0629EFCD48E7DBBA3CBAD58A304B2C6C26F88yFJ8H</vt:lpwstr>
      </vt:variant>
      <vt:variant>
        <vt:lpwstr/>
      </vt:variant>
      <vt:variant>
        <vt:i4>983044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consultantplus://offline/ref=A1A4BACCF115888C56AB1F1920D97A3310C28773375903B3FB7233486E47F512E269A2D1FDA769DB229FE8RDgCI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16</cp:revision>
  <cp:lastPrinted>2023-08-27T08:12:00Z</cp:lastPrinted>
  <dcterms:created xsi:type="dcterms:W3CDTF">2023-10-27T09:48:00Z</dcterms:created>
  <dcterms:modified xsi:type="dcterms:W3CDTF">2023-11-14T08:02:00Z</dcterms:modified>
</cp:coreProperties>
</file>